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CD80A" w14:textId="77777777" w:rsidR="00003E5E" w:rsidRPr="00003E5E" w:rsidRDefault="00003E5E" w:rsidP="00003E5E">
      <w:pPr>
        <w:rPr>
          <w:b/>
          <w:i/>
          <w:color w:val="000000"/>
          <w:sz w:val="22"/>
        </w:rPr>
      </w:pPr>
    </w:p>
    <w:p w14:paraId="5CFF060B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ЭРА v3.0.406</w:t>
      </w:r>
    </w:p>
    <w:p w14:paraId="5DD4C6D1" w14:textId="77777777" w:rsidR="00003E5E" w:rsidRPr="00003E5E" w:rsidRDefault="00003E5E" w:rsidP="00003E5E">
      <w:pPr>
        <w:rPr>
          <w:color w:val="000000"/>
          <w:sz w:val="22"/>
        </w:rPr>
      </w:pPr>
    </w:p>
    <w:p w14:paraId="051D22A5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Дата:17.10.25 Время:11:39:46</w:t>
      </w:r>
    </w:p>
    <w:p w14:paraId="6B9AB17F" w14:textId="77777777" w:rsidR="00003E5E" w:rsidRPr="00003E5E" w:rsidRDefault="00003E5E" w:rsidP="00003E5E">
      <w:pPr>
        <w:rPr>
          <w:color w:val="000000"/>
          <w:sz w:val="22"/>
        </w:rPr>
      </w:pPr>
    </w:p>
    <w:p w14:paraId="7340481E" w14:textId="77777777" w:rsidR="00003E5E" w:rsidRPr="00003E5E" w:rsidRDefault="00003E5E" w:rsidP="00003E5E">
      <w:pPr>
        <w:jc w:val="center"/>
        <w:rPr>
          <w:b/>
          <w:color w:val="000000"/>
          <w:sz w:val="28"/>
        </w:rPr>
      </w:pPr>
      <w:r w:rsidRPr="00003E5E">
        <w:rPr>
          <w:b/>
          <w:color w:val="000000"/>
          <w:sz w:val="28"/>
        </w:rPr>
        <w:t xml:space="preserve">               РАСЧЕТ ВАЛОВЫХ ВЫБРОСОВ</w:t>
      </w:r>
    </w:p>
    <w:p w14:paraId="3079A9B6" w14:textId="77777777" w:rsidR="00003E5E" w:rsidRPr="00003E5E" w:rsidRDefault="00003E5E" w:rsidP="00003E5E">
      <w:pPr>
        <w:jc w:val="center"/>
        <w:rPr>
          <w:b/>
          <w:color w:val="000000"/>
          <w:sz w:val="28"/>
        </w:rPr>
      </w:pPr>
    </w:p>
    <w:p w14:paraId="6653150B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Город: 225, Жанааркинский район, Улытау</w:t>
      </w:r>
    </w:p>
    <w:p w14:paraId="72C4B859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Объект: 0011, Вариант 1 ТОО "BAZA Construction", месторождение Западный-Камыс</w:t>
      </w:r>
    </w:p>
    <w:p w14:paraId="78426373" w14:textId="77777777" w:rsidR="00003E5E" w:rsidRPr="00003E5E" w:rsidRDefault="00003E5E" w:rsidP="00003E5E">
      <w:pPr>
        <w:rPr>
          <w:color w:val="000000"/>
          <w:sz w:val="22"/>
        </w:rPr>
      </w:pPr>
    </w:p>
    <w:p w14:paraId="3ADF3EB2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Источник загрязнения: 6004, Пылящая поверхность</w:t>
      </w:r>
    </w:p>
    <w:p w14:paraId="1FC44130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Источник выделения: 6004 01, Выемочно-погрузочные работы вскрышных пород</w:t>
      </w:r>
    </w:p>
    <w:p w14:paraId="4EA40890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Список литературы:</w:t>
      </w:r>
    </w:p>
    <w:p w14:paraId="63392C3C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7480BAFD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531D9CCD" w14:textId="77777777" w:rsidR="00003E5E" w:rsidRPr="00003E5E" w:rsidRDefault="00003E5E" w:rsidP="00003E5E">
      <w:pPr>
        <w:rPr>
          <w:color w:val="000000"/>
          <w:sz w:val="22"/>
        </w:rPr>
      </w:pPr>
    </w:p>
    <w:p w14:paraId="76B355D3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1974D3A0" w14:textId="77777777" w:rsidR="00003E5E" w:rsidRPr="00003E5E" w:rsidRDefault="00003E5E" w:rsidP="00003E5E">
      <w:pPr>
        <w:rPr>
          <w:color w:val="000000"/>
          <w:sz w:val="22"/>
        </w:rPr>
      </w:pPr>
    </w:p>
    <w:p w14:paraId="16A1DBB6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п.3.1.Погрузочно-разгрузочные работы, пересыпки пылящих материалов</w:t>
      </w:r>
    </w:p>
    <w:p w14:paraId="0F8B6A98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468EDD4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Весовая доля пылевой фракции в материале (табл.3.1.1), </w:t>
      </w:r>
      <w:r w:rsidRPr="00003E5E">
        <w:rPr>
          <w:b/>
          <w:i/>
          <w:color w:val="000000"/>
          <w:sz w:val="22"/>
        </w:rPr>
        <w:t xml:space="preserve">K1 = </w:t>
      </w:r>
      <w:r w:rsidRPr="00003E5E">
        <w:rPr>
          <w:b/>
          <w:color w:val="000000"/>
        </w:rPr>
        <w:t>0.04</w:t>
      </w:r>
    </w:p>
    <w:p w14:paraId="049F488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Доля пыли, переходящей в аэрозоль (табл.3.1.1), </w:t>
      </w:r>
      <w:r w:rsidRPr="00003E5E">
        <w:rPr>
          <w:b/>
          <w:i/>
          <w:color w:val="000000"/>
          <w:sz w:val="22"/>
        </w:rPr>
        <w:t xml:space="preserve">K2 = </w:t>
      </w:r>
      <w:r w:rsidRPr="00003E5E">
        <w:rPr>
          <w:b/>
          <w:color w:val="000000"/>
        </w:rPr>
        <w:t>0.01</w:t>
      </w:r>
    </w:p>
    <w:p w14:paraId="485E181D" w14:textId="77777777" w:rsidR="00003E5E" w:rsidRPr="00003E5E" w:rsidRDefault="00003E5E" w:rsidP="00003E5E">
      <w:pPr>
        <w:rPr>
          <w:b/>
          <w:color w:val="000000"/>
        </w:rPr>
      </w:pPr>
    </w:p>
    <w:p w14:paraId="2D934B3E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2C5AF09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674C9ED9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4685F396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438D04F3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2D22725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5D82758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24418DB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54F7468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6CECE22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10E8989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9</w:t>
      </w:r>
    </w:p>
    <w:p w14:paraId="4B3C93A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0.2</w:t>
      </w:r>
    </w:p>
    <w:p w14:paraId="12E85CF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77EFFA0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7165507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Высота падения материала, м, </w:t>
      </w:r>
      <w:r w:rsidRPr="00003E5E">
        <w:rPr>
          <w:b/>
          <w:i/>
          <w:color w:val="000000"/>
          <w:sz w:val="22"/>
        </w:rPr>
        <w:t xml:space="preserve">GB = </w:t>
      </w:r>
      <w:r w:rsidRPr="00003E5E">
        <w:rPr>
          <w:b/>
          <w:color w:val="000000"/>
        </w:rPr>
        <w:t>2</w:t>
      </w:r>
    </w:p>
    <w:p w14:paraId="7063814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высоту падения материала (табл.3.1.7), </w:t>
      </w:r>
      <w:r w:rsidRPr="00003E5E">
        <w:rPr>
          <w:b/>
          <w:i/>
          <w:color w:val="000000"/>
          <w:sz w:val="22"/>
        </w:rPr>
        <w:t xml:space="preserve">B = </w:t>
      </w:r>
      <w:r w:rsidRPr="00003E5E">
        <w:rPr>
          <w:b/>
          <w:color w:val="000000"/>
        </w:rPr>
        <w:t>0.7</w:t>
      </w:r>
    </w:p>
    <w:p w14:paraId="24B7DB3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003E5E">
        <w:rPr>
          <w:b/>
          <w:i/>
          <w:color w:val="000000"/>
          <w:sz w:val="22"/>
        </w:rPr>
        <w:t xml:space="preserve">GMAX = </w:t>
      </w:r>
      <w:r w:rsidRPr="00003E5E">
        <w:rPr>
          <w:b/>
          <w:color w:val="000000"/>
        </w:rPr>
        <w:t>436.91</w:t>
      </w:r>
    </w:p>
    <w:p w14:paraId="6D5C571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Суммарное количество перерабатываемого материала, т/год, </w:t>
      </w:r>
      <w:r w:rsidRPr="00003E5E">
        <w:rPr>
          <w:b/>
          <w:i/>
          <w:color w:val="000000"/>
          <w:sz w:val="22"/>
        </w:rPr>
        <w:t xml:space="preserve">GGOD = </w:t>
      </w:r>
      <w:r w:rsidRPr="00003E5E">
        <w:rPr>
          <w:b/>
          <w:color w:val="000000"/>
        </w:rPr>
        <w:t>1032480</w:t>
      </w:r>
    </w:p>
    <w:p w14:paraId="202C97B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225B0819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Вид работ: Пересыпка</w:t>
      </w:r>
    </w:p>
    <w:p w14:paraId="3EB016E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(3.1.1), </w:t>
      </w:r>
      <w:r w:rsidRPr="00003E5E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0.04 · 0.01 · 1.7 · 1 · 0.2 · 0.2 · 1 · 1 · 1 · 0.7 · 436.91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(1-0.85) = </w:t>
      </w:r>
      <w:r w:rsidRPr="00003E5E">
        <w:rPr>
          <w:b/>
          <w:color w:val="000000"/>
        </w:rPr>
        <w:t>0.3466</w:t>
      </w:r>
    </w:p>
    <w:p w14:paraId="62A25F8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(3.1.2),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K1 · K2 · K3SR · K4 · K5 · K7 · K8 · K9 · KE · B · GGOD · (1-NJ) = </w:t>
      </w:r>
      <w:r w:rsidRPr="00003E5E">
        <w:rPr>
          <w:b/>
          <w:color w:val="000000"/>
        </w:rPr>
        <w:t>0.04 · 0.01 · 1.2 · 1 · 0.2 · 0.2 · 1 · 1 · 1 · 0.7 · 1032480 · (1-0.85) = 2.08</w:t>
      </w:r>
    </w:p>
    <w:p w14:paraId="4257DB92" w14:textId="77777777" w:rsidR="00003E5E" w:rsidRPr="00003E5E" w:rsidRDefault="00003E5E" w:rsidP="00003E5E">
      <w:pPr>
        <w:rPr>
          <w:color w:val="000000"/>
          <w:sz w:val="22"/>
        </w:rPr>
      </w:pPr>
    </w:p>
    <w:p w14:paraId="4192F90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(3.2.1),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MAX(G,GC) = </w:t>
      </w:r>
      <w:r w:rsidRPr="00003E5E">
        <w:rPr>
          <w:b/>
          <w:color w:val="000000"/>
        </w:rPr>
        <w:t>0.3466</w:t>
      </w:r>
    </w:p>
    <w:p w14:paraId="5DB78E8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0 + 2.08 = 2.08</w:t>
      </w:r>
    </w:p>
    <w:p w14:paraId="42FDD479" w14:textId="77777777" w:rsidR="00003E5E" w:rsidRPr="00003E5E" w:rsidRDefault="00003E5E" w:rsidP="00003E5E">
      <w:pPr>
        <w:rPr>
          <w:b/>
          <w:color w:val="000000"/>
        </w:rPr>
      </w:pPr>
    </w:p>
    <w:p w14:paraId="3B864F60" w14:textId="77777777" w:rsidR="00003E5E" w:rsidRPr="00003E5E" w:rsidRDefault="00003E5E" w:rsidP="00003E5E">
      <w:pPr>
        <w:rPr>
          <w:b/>
          <w:i/>
          <w:color w:val="000000"/>
          <w:sz w:val="22"/>
        </w:rPr>
      </w:pPr>
      <w:r w:rsidRPr="00003E5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003E5E" w14:paraId="08959EFE" w14:textId="77777777" w:rsidTr="00003E5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9F33" w14:textId="6F01312A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94018" w14:textId="1BC80F9F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A706" w14:textId="650C07DF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3D8A" w14:textId="1996F04C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03E5E" w14:paraId="3ACE1BF9" w14:textId="77777777" w:rsidTr="00003E5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A450" w14:textId="101404EA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776B" w14:textId="6B0D363C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FBFE" w14:textId="74E68298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0.3466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1AFD" w14:textId="4A2D0983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2.08</w:t>
            </w:r>
          </w:p>
        </w:tc>
      </w:tr>
    </w:tbl>
    <w:p w14:paraId="01F5C406" w14:textId="1ECD0D5C" w:rsidR="00003E5E" w:rsidRPr="00003E5E" w:rsidRDefault="00003E5E" w:rsidP="00003E5E">
      <w:pPr>
        <w:rPr>
          <w:color w:val="000000"/>
          <w:sz w:val="22"/>
        </w:rPr>
      </w:pPr>
    </w:p>
    <w:p w14:paraId="1D4C1800" w14:textId="77777777" w:rsidR="00003E5E" w:rsidRPr="00003E5E" w:rsidRDefault="00003E5E" w:rsidP="00003E5E">
      <w:pPr>
        <w:rPr>
          <w:color w:val="000000"/>
          <w:sz w:val="22"/>
        </w:rPr>
      </w:pPr>
    </w:p>
    <w:p w14:paraId="6BE9B4C5" w14:textId="77777777" w:rsidR="00003E5E" w:rsidRPr="00003E5E" w:rsidRDefault="00003E5E" w:rsidP="00003E5E">
      <w:pPr>
        <w:rPr>
          <w:b/>
          <w:i/>
          <w:color w:val="000000"/>
          <w:sz w:val="22"/>
        </w:rPr>
      </w:pPr>
    </w:p>
    <w:p w14:paraId="5831BE0F" w14:textId="77777777" w:rsidR="00003E5E" w:rsidRPr="00003E5E" w:rsidRDefault="00003E5E" w:rsidP="00003E5E">
      <w:pPr>
        <w:rPr>
          <w:b/>
          <w:i/>
          <w:color w:val="000000"/>
          <w:sz w:val="22"/>
        </w:rPr>
      </w:pPr>
    </w:p>
    <w:p w14:paraId="66C3B562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ЭРА v3.0.406</w:t>
      </w:r>
    </w:p>
    <w:p w14:paraId="429ED8A3" w14:textId="77777777" w:rsidR="00003E5E" w:rsidRPr="00003E5E" w:rsidRDefault="00003E5E" w:rsidP="00003E5E">
      <w:pPr>
        <w:rPr>
          <w:color w:val="000000"/>
          <w:sz w:val="22"/>
        </w:rPr>
      </w:pPr>
    </w:p>
    <w:p w14:paraId="3A1467A0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Дата:17.10.25 Время:11:39:59</w:t>
      </w:r>
    </w:p>
    <w:p w14:paraId="6EEC3E51" w14:textId="77777777" w:rsidR="00003E5E" w:rsidRPr="00003E5E" w:rsidRDefault="00003E5E" w:rsidP="00003E5E">
      <w:pPr>
        <w:rPr>
          <w:color w:val="000000"/>
          <w:sz w:val="22"/>
        </w:rPr>
      </w:pPr>
    </w:p>
    <w:p w14:paraId="71AFD7C0" w14:textId="77777777" w:rsidR="00003E5E" w:rsidRPr="00003E5E" w:rsidRDefault="00003E5E" w:rsidP="00003E5E">
      <w:pPr>
        <w:jc w:val="center"/>
        <w:rPr>
          <w:b/>
          <w:color w:val="000000"/>
          <w:sz w:val="28"/>
        </w:rPr>
      </w:pPr>
      <w:r w:rsidRPr="00003E5E">
        <w:rPr>
          <w:b/>
          <w:color w:val="000000"/>
          <w:sz w:val="28"/>
        </w:rPr>
        <w:t xml:space="preserve">               РАСЧЕТ ВАЛОВЫХ ВЫБРОСОВ</w:t>
      </w:r>
    </w:p>
    <w:p w14:paraId="281C5CC6" w14:textId="77777777" w:rsidR="00003E5E" w:rsidRPr="00003E5E" w:rsidRDefault="00003E5E" w:rsidP="00003E5E">
      <w:pPr>
        <w:jc w:val="center"/>
        <w:rPr>
          <w:b/>
          <w:color w:val="000000"/>
          <w:sz w:val="28"/>
        </w:rPr>
      </w:pPr>
    </w:p>
    <w:p w14:paraId="5646D7E5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Город: 225, Жанааркинский район, Улытау</w:t>
      </w:r>
    </w:p>
    <w:p w14:paraId="6FAFE9C8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Объект: 0011, Вариант 1 ТОО "BAZA Construction", месторождение Западный-Камыс</w:t>
      </w:r>
    </w:p>
    <w:p w14:paraId="3FF0E75C" w14:textId="77777777" w:rsidR="00003E5E" w:rsidRPr="00003E5E" w:rsidRDefault="00003E5E" w:rsidP="00003E5E">
      <w:pPr>
        <w:rPr>
          <w:color w:val="000000"/>
          <w:sz w:val="22"/>
        </w:rPr>
      </w:pPr>
    </w:p>
    <w:p w14:paraId="51B47A58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Источник загрязнения: 6005, Пылящая поверхность</w:t>
      </w:r>
    </w:p>
    <w:p w14:paraId="3DA2B004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Источник выделения: 6005 01, Перемещение вскрыши во внешний отвал</w:t>
      </w:r>
    </w:p>
    <w:p w14:paraId="3DC4B0E9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Список литературы:</w:t>
      </w:r>
    </w:p>
    <w:p w14:paraId="2C080991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CBB0D19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4C6C73E3" w14:textId="77777777" w:rsidR="00003E5E" w:rsidRPr="00003E5E" w:rsidRDefault="00003E5E" w:rsidP="00003E5E">
      <w:pPr>
        <w:rPr>
          <w:color w:val="000000"/>
          <w:sz w:val="22"/>
        </w:rPr>
      </w:pPr>
    </w:p>
    <w:p w14:paraId="4F8ACE39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3EE7DD7F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Средняя грузоподъемность единицы автотранспорта: &gt;25 - &lt; = 30 тонн</w:t>
      </w:r>
    </w:p>
    <w:p w14:paraId="5E490FD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грузоподъемность (табл.3.3.1), </w:t>
      </w:r>
      <w:r w:rsidRPr="00003E5E">
        <w:rPr>
          <w:b/>
          <w:i/>
          <w:color w:val="000000"/>
          <w:sz w:val="22"/>
        </w:rPr>
        <w:t xml:space="preserve">C1 = </w:t>
      </w:r>
      <w:r w:rsidRPr="00003E5E">
        <w:rPr>
          <w:b/>
          <w:color w:val="000000"/>
        </w:rPr>
        <w:t>2.5</w:t>
      </w:r>
    </w:p>
    <w:p w14:paraId="79519646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Средняя скорость передвижения автотранспорта: &gt;20 - &lt; = 30 км/час</w:t>
      </w:r>
    </w:p>
    <w:p w14:paraId="7EEBE20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скорость передвижения (табл.3.3.2), </w:t>
      </w:r>
      <w:r w:rsidRPr="00003E5E">
        <w:rPr>
          <w:b/>
          <w:i/>
          <w:color w:val="000000"/>
          <w:sz w:val="22"/>
        </w:rPr>
        <w:t xml:space="preserve">C2 = </w:t>
      </w:r>
      <w:r w:rsidRPr="00003E5E">
        <w:rPr>
          <w:b/>
          <w:color w:val="000000"/>
        </w:rPr>
        <w:t>2.75</w:t>
      </w:r>
    </w:p>
    <w:p w14:paraId="568345CB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Состояние дороги: Дорога без покрытия (грунтовая)</w:t>
      </w:r>
    </w:p>
    <w:p w14:paraId="53D7780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состояние дороги (табл.3.3.3), </w:t>
      </w:r>
      <w:r w:rsidRPr="00003E5E">
        <w:rPr>
          <w:b/>
          <w:i/>
          <w:color w:val="000000"/>
          <w:sz w:val="22"/>
        </w:rPr>
        <w:t xml:space="preserve">C3 = </w:t>
      </w:r>
      <w:r w:rsidRPr="00003E5E">
        <w:rPr>
          <w:b/>
          <w:color w:val="000000"/>
        </w:rPr>
        <w:t>1</w:t>
      </w:r>
    </w:p>
    <w:p w14:paraId="4A8D587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Число автомашин, одновременно работающих в карьере, шт., </w:t>
      </w:r>
      <w:r w:rsidRPr="00003E5E">
        <w:rPr>
          <w:b/>
          <w:i/>
          <w:color w:val="000000"/>
          <w:sz w:val="22"/>
        </w:rPr>
        <w:t xml:space="preserve">N1 = </w:t>
      </w:r>
      <w:r w:rsidRPr="00003E5E">
        <w:rPr>
          <w:b/>
          <w:color w:val="000000"/>
        </w:rPr>
        <w:t>3</w:t>
      </w:r>
    </w:p>
    <w:p w14:paraId="5D09C3F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003E5E">
        <w:rPr>
          <w:b/>
          <w:i/>
          <w:color w:val="000000"/>
          <w:sz w:val="22"/>
        </w:rPr>
        <w:t xml:space="preserve">L = </w:t>
      </w:r>
      <w:r w:rsidRPr="00003E5E">
        <w:rPr>
          <w:b/>
          <w:color w:val="000000"/>
        </w:rPr>
        <w:t>1.5</w:t>
      </w:r>
    </w:p>
    <w:p w14:paraId="36C73B9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Число ходок (туда + обратно) всего транспорта в час, </w:t>
      </w:r>
      <w:r w:rsidRPr="00003E5E">
        <w:rPr>
          <w:b/>
          <w:i/>
          <w:color w:val="000000"/>
          <w:sz w:val="22"/>
        </w:rPr>
        <w:t xml:space="preserve">N = </w:t>
      </w:r>
      <w:r w:rsidRPr="00003E5E">
        <w:rPr>
          <w:b/>
          <w:color w:val="000000"/>
        </w:rPr>
        <w:t>4.3</w:t>
      </w:r>
    </w:p>
    <w:p w14:paraId="3A406EB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долю пыли, уносимой в атмосферу, </w:t>
      </w:r>
      <w:r w:rsidRPr="00003E5E">
        <w:rPr>
          <w:b/>
          <w:i/>
          <w:color w:val="000000"/>
          <w:sz w:val="22"/>
        </w:rPr>
        <w:t xml:space="preserve">C7 = </w:t>
      </w:r>
      <w:r w:rsidRPr="00003E5E">
        <w:rPr>
          <w:b/>
          <w:color w:val="000000"/>
        </w:rPr>
        <w:t>0.01</w:t>
      </w:r>
    </w:p>
    <w:p w14:paraId="6BEDF03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Пылевыделение в атмосферу на 1 км пробега, г/км, </w:t>
      </w:r>
      <w:r w:rsidRPr="00003E5E">
        <w:rPr>
          <w:b/>
          <w:i/>
          <w:color w:val="000000"/>
          <w:sz w:val="22"/>
        </w:rPr>
        <w:t xml:space="preserve">Q1 = </w:t>
      </w:r>
      <w:r w:rsidRPr="00003E5E">
        <w:rPr>
          <w:b/>
          <w:color w:val="000000"/>
        </w:rPr>
        <w:t>1450</w:t>
      </w:r>
    </w:p>
    <w:p w14:paraId="1055782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поверхностного слоя дороги,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9</w:t>
      </w:r>
    </w:p>
    <w:p w14:paraId="3165BA8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увлажненность дороги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0.2</w:t>
      </w:r>
    </w:p>
    <w:p w14:paraId="37FCA48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003E5E">
        <w:rPr>
          <w:b/>
          <w:i/>
          <w:color w:val="000000"/>
          <w:sz w:val="22"/>
        </w:rPr>
        <w:t xml:space="preserve">C4 = </w:t>
      </w:r>
      <w:r w:rsidRPr="00003E5E">
        <w:rPr>
          <w:b/>
          <w:color w:val="000000"/>
        </w:rPr>
        <w:t>1.45</w:t>
      </w:r>
    </w:p>
    <w:p w14:paraId="0FC8E5A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Наиболее характерная для данного района скорость ветра, м/с, </w:t>
      </w:r>
      <w:r w:rsidRPr="00003E5E">
        <w:rPr>
          <w:b/>
          <w:i/>
          <w:color w:val="000000"/>
          <w:sz w:val="22"/>
        </w:rPr>
        <w:t xml:space="preserve">V1 = </w:t>
      </w:r>
      <w:r w:rsidRPr="00003E5E">
        <w:rPr>
          <w:b/>
          <w:color w:val="000000"/>
        </w:rPr>
        <w:t>3.2</w:t>
      </w:r>
    </w:p>
    <w:p w14:paraId="0DB5836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Средняя скорость движения транспортного средства, км/час, </w:t>
      </w:r>
      <w:r w:rsidRPr="00003E5E">
        <w:rPr>
          <w:b/>
          <w:i/>
          <w:color w:val="000000"/>
          <w:sz w:val="22"/>
        </w:rPr>
        <w:t xml:space="preserve">V2 = </w:t>
      </w:r>
      <w:r w:rsidRPr="00003E5E">
        <w:rPr>
          <w:b/>
          <w:color w:val="000000"/>
        </w:rPr>
        <w:t>30</w:t>
      </w:r>
    </w:p>
    <w:p w14:paraId="1DA32B9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обдува, м/с, </w:t>
      </w:r>
      <w:r w:rsidRPr="00003E5E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(3.2 · 30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003E5E">
        <w:rPr>
          <w:b/>
          <w:color w:val="000000"/>
        </w:rPr>
        <w:t>5.16</w:t>
      </w:r>
    </w:p>
    <w:p w14:paraId="24683B4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скорость обдува материала в кузове (табл.3.3.4), </w:t>
      </w:r>
      <w:r w:rsidRPr="00003E5E">
        <w:rPr>
          <w:b/>
          <w:i/>
          <w:color w:val="000000"/>
          <w:sz w:val="22"/>
        </w:rPr>
        <w:t xml:space="preserve">C5 = </w:t>
      </w:r>
      <w:r w:rsidRPr="00003E5E">
        <w:rPr>
          <w:b/>
          <w:color w:val="000000"/>
        </w:rPr>
        <w:t>1.26</w:t>
      </w:r>
    </w:p>
    <w:p w14:paraId="27DEAD1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Площадь открытой поверхности материала в кузове,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19.2</w:t>
      </w:r>
    </w:p>
    <w:p w14:paraId="086805C3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Перевозимый материал: Песчаник</w:t>
      </w:r>
    </w:p>
    <w:p w14:paraId="00EC253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51D6099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lastRenderedPageBreak/>
        <w:t xml:space="preserve">Влажность перевозимого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9</w:t>
      </w:r>
    </w:p>
    <w:p w14:paraId="0CB4E91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перевозимого материала (табл.3.1.4), </w:t>
      </w:r>
      <w:r w:rsidRPr="00003E5E">
        <w:rPr>
          <w:b/>
          <w:i/>
          <w:color w:val="000000"/>
          <w:sz w:val="22"/>
        </w:rPr>
        <w:t xml:space="preserve">K5M = </w:t>
      </w:r>
      <w:r w:rsidRPr="00003E5E">
        <w:rPr>
          <w:b/>
          <w:color w:val="000000"/>
        </w:rPr>
        <w:t>0.2</w:t>
      </w:r>
    </w:p>
    <w:p w14:paraId="14AB976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6005298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49815E3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6D35BE99" w14:textId="77777777" w:rsidR="00003E5E" w:rsidRPr="00003E5E" w:rsidRDefault="00003E5E" w:rsidP="00003E5E">
      <w:pPr>
        <w:rPr>
          <w:b/>
          <w:color w:val="000000"/>
        </w:rPr>
      </w:pPr>
    </w:p>
    <w:p w14:paraId="78E46574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A9CDF45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0A51F8F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(3.3.1),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C1 · C2 · C3 · K5 · C7 · N · L · Q1 / 3600 + C4 · C5 · K5M · Q · S · N1 = </w:t>
      </w:r>
      <w:r w:rsidRPr="00003E5E">
        <w:rPr>
          <w:b/>
          <w:color w:val="000000"/>
        </w:rPr>
        <w:t>2.5 · 2.75 · 1 · 0.2 · 0.01 · 4.3 · 1.5 · 1450 / 3600 + 1.45 · 1.26 · 0.2 · 0.005 · 19.2 · 3 = 0.141</w:t>
      </w:r>
    </w:p>
    <w:p w14:paraId="309458A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(3.3.2),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0.0864 · G · (365-(TSP + TD)) = </w:t>
      </w:r>
      <w:r w:rsidRPr="00003E5E">
        <w:rPr>
          <w:b/>
          <w:color w:val="000000"/>
        </w:rPr>
        <w:t>0.0864 · 0.141 · (365-(150 + 30)) = 2.254</w:t>
      </w:r>
    </w:p>
    <w:p w14:paraId="6CD25403" w14:textId="77777777" w:rsidR="00003E5E" w:rsidRPr="00003E5E" w:rsidRDefault="00003E5E" w:rsidP="00003E5E">
      <w:pPr>
        <w:rPr>
          <w:b/>
          <w:color w:val="000000"/>
        </w:rPr>
      </w:pPr>
    </w:p>
    <w:p w14:paraId="4FA872DC" w14:textId="77777777" w:rsidR="00003E5E" w:rsidRPr="00003E5E" w:rsidRDefault="00003E5E" w:rsidP="00003E5E">
      <w:pPr>
        <w:rPr>
          <w:b/>
          <w:i/>
          <w:color w:val="000000"/>
          <w:sz w:val="22"/>
        </w:rPr>
      </w:pPr>
      <w:r w:rsidRPr="00003E5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003E5E" w14:paraId="636CD491" w14:textId="77777777" w:rsidTr="00003E5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30AC" w14:textId="61239930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0E803" w14:textId="2DB8BED9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1AE67" w14:textId="237E60B4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C942B" w14:textId="42509303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03E5E" w14:paraId="01886C10" w14:textId="77777777" w:rsidTr="00003E5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D4DB" w14:textId="69A64E65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B698" w14:textId="2C1A5575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A150" w14:textId="094D2381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0.141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4777" w14:textId="6F57AF9A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2.254</w:t>
            </w:r>
          </w:p>
        </w:tc>
      </w:tr>
    </w:tbl>
    <w:p w14:paraId="7E82F2BB" w14:textId="5BEDDF9D" w:rsidR="00003E5E" w:rsidRPr="00003E5E" w:rsidRDefault="00003E5E" w:rsidP="00003E5E">
      <w:pPr>
        <w:rPr>
          <w:color w:val="000000"/>
          <w:sz w:val="22"/>
        </w:rPr>
      </w:pPr>
    </w:p>
    <w:p w14:paraId="2362DA3D" w14:textId="77777777" w:rsidR="00003E5E" w:rsidRPr="00003E5E" w:rsidRDefault="00003E5E" w:rsidP="00003E5E">
      <w:pPr>
        <w:rPr>
          <w:color w:val="000000"/>
          <w:sz w:val="22"/>
        </w:rPr>
      </w:pPr>
    </w:p>
    <w:p w14:paraId="1C08C74F" w14:textId="77777777" w:rsidR="00003E5E" w:rsidRPr="00003E5E" w:rsidRDefault="00003E5E" w:rsidP="00003E5E">
      <w:pPr>
        <w:rPr>
          <w:b/>
          <w:i/>
          <w:color w:val="000000"/>
          <w:sz w:val="22"/>
        </w:rPr>
      </w:pPr>
    </w:p>
    <w:p w14:paraId="0FB60099" w14:textId="77777777" w:rsidR="00003E5E" w:rsidRPr="00003E5E" w:rsidRDefault="00003E5E" w:rsidP="00003E5E">
      <w:pPr>
        <w:rPr>
          <w:b/>
          <w:i/>
          <w:color w:val="000000"/>
          <w:sz w:val="22"/>
        </w:rPr>
      </w:pPr>
    </w:p>
    <w:p w14:paraId="76C9573A" w14:textId="77777777" w:rsidR="00003E5E" w:rsidRPr="00003E5E" w:rsidRDefault="00003E5E" w:rsidP="00003E5E">
      <w:pPr>
        <w:rPr>
          <w:b/>
          <w:i/>
          <w:color w:val="000000"/>
          <w:sz w:val="22"/>
        </w:rPr>
      </w:pPr>
    </w:p>
    <w:p w14:paraId="7C698CEE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ЭРА v3.0.406</w:t>
      </w:r>
    </w:p>
    <w:p w14:paraId="42D82A43" w14:textId="77777777" w:rsidR="00003E5E" w:rsidRPr="00003E5E" w:rsidRDefault="00003E5E" w:rsidP="00003E5E">
      <w:pPr>
        <w:rPr>
          <w:color w:val="000000"/>
          <w:sz w:val="22"/>
        </w:rPr>
      </w:pPr>
    </w:p>
    <w:p w14:paraId="422DF66A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Дата:17.10.25 Время:11:40:24</w:t>
      </w:r>
    </w:p>
    <w:p w14:paraId="29658024" w14:textId="77777777" w:rsidR="00003E5E" w:rsidRPr="00003E5E" w:rsidRDefault="00003E5E" w:rsidP="00003E5E">
      <w:pPr>
        <w:rPr>
          <w:color w:val="000000"/>
          <w:sz w:val="22"/>
        </w:rPr>
      </w:pPr>
    </w:p>
    <w:p w14:paraId="1361AFA3" w14:textId="77777777" w:rsidR="00003E5E" w:rsidRPr="00003E5E" w:rsidRDefault="00003E5E" w:rsidP="00003E5E">
      <w:pPr>
        <w:jc w:val="center"/>
        <w:rPr>
          <w:b/>
          <w:color w:val="000000"/>
          <w:sz w:val="28"/>
        </w:rPr>
      </w:pPr>
      <w:r w:rsidRPr="00003E5E">
        <w:rPr>
          <w:b/>
          <w:color w:val="000000"/>
          <w:sz w:val="28"/>
        </w:rPr>
        <w:t xml:space="preserve">               РАСЧЕТ ВАЛОВЫХ ВЫБРОСОВ</w:t>
      </w:r>
    </w:p>
    <w:p w14:paraId="619F9B17" w14:textId="77777777" w:rsidR="00003E5E" w:rsidRPr="00003E5E" w:rsidRDefault="00003E5E" w:rsidP="00003E5E">
      <w:pPr>
        <w:jc w:val="center"/>
        <w:rPr>
          <w:b/>
          <w:color w:val="000000"/>
          <w:sz w:val="28"/>
        </w:rPr>
      </w:pPr>
    </w:p>
    <w:p w14:paraId="006E6C25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Город: 225, Жанааркинский район, Улытау</w:t>
      </w:r>
    </w:p>
    <w:p w14:paraId="15C12311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Объект: 0011, Вариант 1 ТОО "BAZA Construction", месторождение Западный-Камыс</w:t>
      </w:r>
    </w:p>
    <w:p w14:paraId="7B3909C3" w14:textId="77777777" w:rsidR="00003E5E" w:rsidRPr="00003E5E" w:rsidRDefault="00003E5E" w:rsidP="00003E5E">
      <w:pPr>
        <w:rPr>
          <w:color w:val="000000"/>
          <w:sz w:val="22"/>
        </w:rPr>
      </w:pPr>
    </w:p>
    <w:p w14:paraId="5235379A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Источник загрязнения: 6006, Пылящая поверхность</w:t>
      </w:r>
    </w:p>
    <w:p w14:paraId="29DAA36D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Источник выделения: 6006 01, Буровые работы ROC L6</w:t>
      </w:r>
    </w:p>
    <w:p w14:paraId="2D25CEB3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Список литературы:</w:t>
      </w:r>
    </w:p>
    <w:p w14:paraId="7B91C70D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1. Методика расчета выбросов загрязняющих веществ в атмосферу от предприятий по производству строительных материалов</w:t>
      </w:r>
    </w:p>
    <w:p w14:paraId="45AB41B1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п.5. От предприятий по переработке нерудных материалов и производству пористых заполнителей.</w:t>
      </w:r>
    </w:p>
    <w:p w14:paraId="6EF90645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5ACC23B7" w14:textId="77777777" w:rsidR="00003E5E" w:rsidRPr="00003E5E" w:rsidRDefault="00003E5E" w:rsidP="00003E5E">
      <w:pPr>
        <w:rPr>
          <w:color w:val="000000"/>
          <w:sz w:val="22"/>
        </w:rPr>
      </w:pPr>
    </w:p>
    <w:p w14:paraId="1017A625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Технологический процесс: Добыча нерудных строительных материалов (Буровые работы)</w:t>
      </w:r>
    </w:p>
    <w:p w14:paraId="1A5A2B92" w14:textId="77777777" w:rsidR="00003E5E" w:rsidRPr="00003E5E" w:rsidRDefault="00003E5E" w:rsidP="00003E5E">
      <w:pPr>
        <w:rPr>
          <w:color w:val="000000"/>
          <w:sz w:val="22"/>
        </w:rPr>
      </w:pPr>
    </w:p>
    <w:p w14:paraId="6F362C01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Вид работ: Буровые работы</w:t>
      </w:r>
    </w:p>
    <w:p w14:paraId="035BCB6A" w14:textId="77777777" w:rsidR="00003E5E" w:rsidRPr="00003E5E" w:rsidRDefault="00003E5E" w:rsidP="00003E5E">
      <w:pPr>
        <w:rPr>
          <w:color w:val="000000"/>
          <w:sz w:val="22"/>
        </w:rPr>
      </w:pPr>
    </w:p>
    <w:p w14:paraId="0F060056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Буровая установка: Станки горизонтального бурения (легкие породы). Диам. скважины 100-200 мм</w:t>
      </w:r>
    </w:p>
    <w:p w14:paraId="534E576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lastRenderedPageBreak/>
        <w:t xml:space="preserve">Количество пыли, выделяемое при бурении одним станком, г/с (табл.5.1), </w:t>
      </w:r>
      <w:r w:rsidRPr="00003E5E">
        <w:rPr>
          <w:b/>
          <w:i/>
          <w:color w:val="000000"/>
          <w:sz w:val="22"/>
        </w:rPr>
        <w:t xml:space="preserve">G1 = </w:t>
      </w:r>
      <w:r w:rsidRPr="00003E5E">
        <w:rPr>
          <w:b/>
          <w:color w:val="000000"/>
        </w:rPr>
        <w:t>0.325</w:t>
      </w:r>
    </w:p>
    <w:p w14:paraId="6FE4E3D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Общее кол-во буровых станков, шт., </w:t>
      </w:r>
      <w:r w:rsidRPr="00003E5E">
        <w:rPr>
          <w:b/>
          <w:i/>
          <w:color w:val="000000"/>
          <w:sz w:val="22"/>
        </w:rPr>
        <w:t xml:space="preserve">_KOLIV_ = </w:t>
      </w:r>
      <w:r w:rsidRPr="00003E5E">
        <w:rPr>
          <w:b/>
          <w:color w:val="000000"/>
        </w:rPr>
        <w:t>1</w:t>
      </w:r>
    </w:p>
    <w:p w14:paraId="10C5C60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одновременно работающих буровых станков, шт., </w:t>
      </w:r>
      <w:r w:rsidRPr="00003E5E">
        <w:rPr>
          <w:b/>
          <w:i/>
          <w:color w:val="000000"/>
          <w:sz w:val="22"/>
        </w:rPr>
        <w:t xml:space="preserve">N = </w:t>
      </w:r>
      <w:r w:rsidRPr="00003E5E">
        <w:rPr>
          <w:b/>
          <w:color w:val="000000"/>
        </w:rPr>
        <w:t>1</w:t>
      </w:r>
    </w:p>
    <w:p w14:paraId="37222C7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Время работы одного станка, ч/год, </w:t>
      </w:r>
      <w:r w:rsidRPr="00003E5E">
        <w:rPr>
          <w:b/>
          <w:i/>
          <w:color w:val="000000"/>
          <w:sz w:val="22"/>
        </w:rPr>
        <w:t xml:space="preserve">_T_ = </w:t>
      </w:r>
      <w:r w:rsidRPr="00003E5E">
        <w:rPr>
          <w:b/>
          <w:color w:val="000000"/>
        </w:rPr>
        <w:t>5758.5</w:t>
      </w:r>
    </w:p>
    <w:p w14:paraId="3C7F33BF" w14:textId="77777777" w:rsidR="00003E5E" w:rsidRPr="00003E5E" w:rsidRDefault="00003E5E" w:rsidP="00003E5E">
      <w:pPr>
        <w:rPr>
          <w:b/>
          <w:color w:val="000000"/>
        </w:rPr>
      </w:pPr>
    </w:p>
    <w:p w14:paraId="1304EC63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2E0AB71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5774AFF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из разовых выбросов, г/c (5.1), </w:t>
      </w:r>
      <w:r w:rsidRPr="00003E5E">
        <w:rPr>
          <w:b/>
          <w:i/>
          <w:color w:val="000000"/>
          <w:sz w:val="22"/>
        </w:rPr>
        <w:t xml:space="preserve">_G_ = </w:t>
      </w:r>
      <w:r w:rsidRPr="00003E5E">
        <w:rPr>
          <w:b/>
          <w:i/>
          <w:color w:val="000000"/>
        </w:rPr>
        <w:t xml:space="preserve">G1 · N = </w:t>
      </w:r>
      <w:r w:rsidRPr="00003E5E">
        <w:rPr>
          <w:b/>
          <w:color w:val="000000"/>
        </w:rPr>
        <w:t>0.325 · 1 = 0.325</w:t>
      </w:r>
    </w:p>
    <w:p w14:paraId="29F3648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т/год, </w:t>
      </w:r>
      <w:r w:rsidRPr="00003E5E">
        <w:rPr>
          <w:b/>
          <w:i/>
          <w:color w:val="000000"/>
          <w:sz w:val="22"/>
        </w:rPr>
        <w:t xml:space="preserve">_M_ = </w:t>
      </w:r>
      <w:r w:rsidRPr="00003E5E">
        <w:rPr>
          <w:b/>
          <w:i/>
          <w:color w:val="000000"/>
        </w:rPr>
        <w:t xml:space="preserve">G1 · _KOLIV_ · _T_ · 0.0036 = </w:t>
      </w:r>
      <w:r w:rsidRPr="00003E5E">
        <w:rPr>
          <w:b/>
          <w:color w:val="000000"/>
        </w:rPr>
        <w:t>0.325 · 1 · 5758.5 · 0.0036 = 6.737445</w:t>
      </w:r>
    </w:p>
    <w:p w14:paraId="3E438E3C" w14:textId="77777777" w:rsidR="00003E5E" w:rsidRPr="00003E5E" w:rsidRDefault="00003E5E" w:rsidP="00003E5E">
      <w:pPr>
        <w:rPr>
          <w:color w:val="000000"/>
          <w:sz w:val="22"/>
        </w:rPr>
      </w:pPr>
    </w:p>
    <w:p w14:paraId="657A10E7" w14:textId="77777777" w:rsidR="00003E5E" w:rsidRPr="00003E5E" w:rsidRDefault="00003E5E" w:rsidP="00003E5E">
      <w:pPr>
        <w:rPr>
          <w:b/>
          <w:i/>
          <w:color w:val="000000"/>
          <w:sz w:val="22"/>
        </w:rPr>
      </w:pPr>
      <w:r w:rsidRPr="00003E5E">
        <w:rPr>
          <w:b/>
          <w:i/>
          <w:color w:val="000000"/>
          <w:sz w:val="22"/>
        </w:rPr>
        <w:t>Итого выбросы от: 001 Буровые работы ROC L6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003E5E" w14:paraId="109F123B" w14:textId="77777777" w:rsidTr="00003E5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B581" w14:textId="418B1369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F2B4" w14:textId="0F7482E8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B98E3" w14:textId="03CEB702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530D5" w14:textId="2C4F6819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03E5E" w14:paraId="705A9288" w14:textId="77777777" w:rsidTr="00003E5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62EE" w14:textId="5DB4708D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4915" w14:textId="6E4EC8E1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97F4" w14:textId="5F7D6303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0.325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1FB7" w14:textId="684C4CEB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6.737445</w:t>
            </w:r>
          </w:p>
        </w:tc>
      </w:tr>
    </w:tbl>
    <w:p w14:paraId="09232626" w14:textId="40B471AF" w:rsidR="00003E5E" w:rsidRPr="00003E5E" w:rsidRDefault="00003E5E" w:rsidP="00003E5E">
      <w:pPr>
        <w:rPr>
          <w:color w:val="000000"/>
          <w:sz w:val="22"/>
        </w:rPr>
      </w:pPr>
    </w:p>
    <w:p w14:paraId="56117A48" w14:textId="77777777" w:rsidR="00003E5E" w:rsidRPr="00003E5E" w:rsidRDefault="00003E5E" w:rsidP="00003E5E">
      <w:pPr>
        <w:rPr>
          <w:color w:val="000000"/>
          <w:sz w:val="22"/>
        </w:rPr>
      </w:pPr>
    </w:p>
    <w:p w14:paraId="76D71D05" w14:textId="77777777" w:rsidR="00003E5E" w:rsidRPr="00003E5E" w:rsidRDefault="00003E5E" w:rsidP="00003E5E">
      <w:pPr>
        <w:rPr>
          <w:b/>
          <w:i/>
          <w:color w:val="000000"/>
          <w:sz w:val="22"/>
        </w:rPr>
      </w:pPr>
    </w:p>
    <w:p w14:paraId="3A9EE4CA" w14:textId="77777777" w:rsidR="00003E5E" w:rsidRPr="00003E5E" w:rsidRDefault="00003E5E" w:rsidP="00003E5E">
      <w:pPr>
        <w:rPr>
          <w:b/>
          <w:i/>
          <w:color w:val="000000"/>
          <w:sz w:val="22"/>
        </w:rPr>
      </w:pPr>
    </w:p>
    <w:p w14:paraId="515A8449" w14:textId="77777777" w:rsidR="00003E5E" w:rsidRPr="00003E5E" w:rsidRDefault="00003E5E" w:rsidP="00003E5E">
      <w:pPr>
        <w:rPr>
          <w:b/>
          <w:i/>
          <w:color w:val="000000"/>
          <w:sz w:val="22"/>
        </w:rPr>
      </w:pPr>
    </w:p>
    <w:p w14:paraId="28C5322B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ЭРА v3.0.406</w:t>
      </w:r>
    </w:p>
    <w:p w14:paraId="303878A2" w14:textId="77777777" w:rsidR="00003E5E" w:rsidRPr="00003E5E" w:rsidRDefault="00003E5E" w:rsidP="00003E5E">
      <w:pPr>
        <w:rPr>
          <w:color w:val="000000"/>
          <w:sz w:val="22"/>
        </w:rPr>
      </w:pPr>
    </w:p>
    <w:p w14:paraId="0DE24088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Дата:17.10.25 Время:11:40:36</w:t>
      </w:r>
    </w:p>
    <w:p w14:paraId="0D8E109C" w14:textId="77777777" w:rsidR="00003E5E" w:rsidRPr="00003E5E" w:rsidRDefault="00003E5E" w:rsidP="00003E5E">
      <w:pPr>
        <w:rPr>
          <w:color w:val="000000"/>
          <w:sz w:val="22"/>
        </w:rPr>
      </w:pPr>
    </w:p>
    <w:p w14:paraId="47248720" w14:textId="77777777" w:rsidR="00003E5E" w:rsidRPr="00003E5E" w:rsidRDefault="00003E5E" w:rsidP="00003E5E">
      <w:pPr>
        <w:jc w:val="center"/>
        <w:rPr>
          <w:b/>
          <w:color w:val="000000"/>
          <w:sz w:val="28"/>
        </w:rPr>
      </w:pPr>
      <w:r w:rsidRPr="00003E5E">
        <w:rPr>
          <w:b/>
          <w:color w:val="000000"/>
          <w:sz w:val="28"/>
        </w:rPr>
        <w:t xml:space="preserve">               РАСЧЕТ ВАЛОВЫХ ВЫБРОСОВ</w:t>
      </w:r>
    </w:p>
    <w:p w14:paraId="1B4A77CF" w14:textId="77777777" w:rsidR="00003E5E" w:rsidRPr="00003E5E" w:rsidRDefault="00003E5E" w:rsidP="00003E5E">
      <w:pPr>
        <w:jc w:val="center"/>
        <w:rPr>
          <w:b/>
          <w:color w:val="000000"/>
          <w:sz w:val="28"/>
        </w:rPr>
      </w:pPr>
    </w:p>
    <w:p w14:paraId="2BEC7482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Город: 225, Жанааркинский район, Улытау</w:t>
      </w:r>
    </w:p>
    <w:p w14:paraId="588CE2D4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Объект: 0011, Вариант 1 ТОО "BAZA Construction", месторождение Западный-Камыс</w:t>
      </w:r>
    </w:p>
    <w:p w14:paraId="4065A5B5" w14:textId="77777777" w:rsidR="00003E5E" w:rsidRPr="00003E5E" w:rsidRDefault="00003E5E" w:rsidP="00003E5E">
      <w:pPr>
        <w:rPr>
          <w:color w:val="000000"/>
          <w:sz w:val="22"/>
        </w:rPr>
      </w:pPr>
    </w:p>
    <w:p w14:paraId="1B758F75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Источник загрязнения: 6006, Пылящая поверхность</w:t>
      </w:r>
    </w:p>
    <w:p w14:paraId="7D34C053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Источник выделения: 6006 02, Буровые работы СБШ-250 МН</w:t>
      </w:r>
    </w:p>
    <w:p w14:paraId="3B73359A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Список литературы:</w:t>
      </w:r>
    </w:p>
    <w:p w14:paraId="59CC3E0D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1. Методика расчета выбросов загрязняющих веществ в атмосферу от предприятий по производству строительных материалов</w:t>
      </w:r>
    </w:p>
    <w:p w14:paraId="33905A93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п.5. От предприятий по переработке нерудных материалов и производству пористых заполнителей.</w:t>
      </w:r>
    </w:p>
    <w:p w14:paraId="7AD019A7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52A7182C" w14:textId="77777777" w:rsidR="00003E5E" w:rsidRPr="00003E5E" w:rsidRDefault="00003E5E" w:rsidP="00003E5E">
      <w:pPr>
        <w:rPr>
          <w:color w:val="000000"/>
          <w:sz w:val="22"/>
        </w:rPr>
      </w:pPr>
    </w:p>
    <w:p w14:paraId="00B25563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Технологический процесс: Добыча нерудных строительных материалов (Буровые работы)</w:t>
      </w:r>
    </w:p>
    <w:p w14:paraId="271B26AE" w14:textId="77777777" w:rsidR="00003E5E" w:rsidRPr="00003E5E" w:rsidRDefault="00003E5E" w:rsidP="00003E5E">
      <w:pPr>
        <w:rPr>
          <w:color w:val="000000"/>
          <w:sz w:val="22"/>
        </w:rPr>
      </w:pPr>
    </w:p>
    <w:p w14:paraId="53DD4BA6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Вид работ: Буровые работы</w:t>
      </w:r>
    </w:p>
    <w:p w14:paraId="43A0C2A7" w14:textId="77777777" w:rsidR="00003E5E" w:rsidRPr="00003E5E" w:rsidRDefault="00003E5E" w:rsidP="00003E5E">
      <w:pPr>
        <w:rPr>
          <w:color w:val="000000"/>
          <w:sz w:val="22"/>
        </w:rPr>
      </w:pPr>
    </w:p>
    <w:p w14:paraId="1B16DB9C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Буровая установка: Станки горизонтального бурения (легкие породы). Диам. скважины 100-200 мм</w:t>
      </w:r>
    </w:p>
    <w:p w14:paraId="4088DCA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пыли, выделяемое при бурении одним станком, г/с (табл.5.1), </w:t>
      </w:r>
      <w:r w:rsidRPr="00003E5E">
        <w:rPr>
          <w:b/>
          <w:i/>
          <w:color w:val="000000"/>
          <w:sz w:val="22"/>
        </w:rPr>
        <w:t xml:space="preserve">G1 = </w:t>
      </w:r>
      <w:r w:rsidRPr="00003E5E">
        <w:rPr>
          <w:b/>
          <w:color w:val="000000"/>
        </w:rPr>
        <w:t>0.325</w:t>
      </w:r>
    </w:p>
    <w:p w14:paraId="3C72A0C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Общее кол-во буровых станков, шт., </w:t>
      </w:r>
      <w:r w:rsidRPr="00003E5E">
        <w:rPr>
          <w:b/>
          <w:i/>
          <w:color w:val="000000"/>
          <w:sz w:val="22"/>
        </w:rPr>
        <w:t xml:space="preserve">_KOLIV_ = </w:t>
      </w:r>
      <w:r w:rsidRPr="00003E5E">
        <w:rPr>
          <w:b/>
          <w:color w:val="000000"/>
        </w:rPr>
        <w:t>1</w:t>
      </w:r>
    </w:p>
    <w:p w14:paraId="3C5EA2A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одновременно работающих буровых станков, шт., </w:t>
      </w:r>
      <w:r w:rsidRPr="00003E5E">
        <w:rPr>
          <w:b/>
          <w:i/>
          <w:color w:val="000000"/>
          <w:sz w:val="22"/>
        </w:rPr>
        <w:t xml:space="preserve">N = </w:t>
      </w:r>
      <w:r w:rsidRPr="00003E5E">
        <w:rPr>
          <w:b/>
          <w:color w:val="000000"/>
        </w:rPr>
        <w:t>1</w:t>
      </w:r>
    </w:p>
    <w:p w14:paraId="3B6AF37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lastRenderedPageBreak/>
        <w:t xml:space="preserve">Время работы одного станка, ч/год, </w:t>
      </w:r>
      <w:r w:rsidRPr="00003E5E">
        <w:rPr>
          <w:b/>
          <w:i/>
          <w:color w:val="000000"/>
          <w:sz w:val="22"/>
        </w:rPr>
        <w:t xml:space="preserve">_T_ = </w:t>
      </w:r>
      <w:r w:rsidRPr="00003E5E">
        <w:rPr>
          <w:b/>
          <w:color w:val="000000"/>
        </w:rPr>
        <w:t>3401.2</w:t>
      </w:r>
    </w:p>
    <w:p w14:paraId="04A1CCF1" w14:textId="77777777" w:rsidR="00003E5E" w:rsidRPr="00003E5E" w:rsidRDefault="00003E5E" w:rsidP="00003E5E">
      <w:pPr>
        <w:rPr>
          <w:b/>
          <w:color w:val="000000"/>
        </w:rPr>
      </w:pPr>
    </w:p>
    <w:p w14:paraId="0397CCB0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BE35314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2BE4281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из разовых выбросов, г/c (5.1), </w:t>
      </w:r>
      <w:r w:rsidRPr="00003E5E">
        <w:rPr>
          <w:b/>
          <w:i/>
          <w:color w:val="000000"/>
          <w:sz w:val="22"/>
        </w:rPr>
        <w:t xml:space="preserve">_G_ = </w:t>
      </w:r>
      <w:r w:rsidRPr="00003E5E">
        <w:rPr>
          <w:b/>
          <w:i/>
          <w:color w:val="000000"/>
        </w:rPr>
        <w:t xml:space="preserve">G1 · N = </w:t>
      </w:r>
      <w:r w:rsidRPr="00003E5E">
        <w:rPr>
          <w:b/>
          <w:color w:val="000000"/>
        </w:rPr>
        <w:t>0.325 · 1 = 0.325</w:t>
      </w:r>
    </w:p>
    <w:p w14:paraId="74374E3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т/год, </w:t>
      </w:r>
      <w:r w:rsidRPr="00003E5E">
        <w:rPr>
          <w:b/>
          <w:i/>
          <w:color w:val="000000"/>
          <w:sz w:val="22"/>
        </w:rPr>
        <w:t xml:space="preserve">_M_ = </w:t>
      </w:r>
      <w:r w:rsidRPr="00003E5E">
        <w:rPr>
          <w:b/>
          <w:i/>
          <w:color w:val="000000"/>
        </w:rPr>
        <w:t xml:space="preserve">G1 · _KOLIV_ · _T_ · 0.0036 = </w:t>
      </w:r>
      <w:r w:rsidRPr="00003E5E">
        <w:rPr>
          <w:b/>
          <w:color w:val="000000"/>
        </w:rPr>
        <w:t>0.325 · 1 · 3401.2 · 0.0036 = 3.979404</w:t>
      </w:r>
    </w:p>
    <w:p w14:paraId="3D214713" w14:textId="77777777" w:rsidR="00003E5E" w:rsidRPr="00003E5E" w:rsidRDefault="00003E5E" w:rsidP="00003E5E">
      <w:pPr>
        <w:rPr>
          <w:color w:val="000000"/>
          <w:sz w:val="22"/>
        </w:rPr>
      </w:pPr>
    </w:p>
    <w:p w14:paraId="4AA1788E" w14:textId="77777777" w:rsidR="00003E5E" w:rsidRPr="00003E5E" w:rsidRDefault="00003E5E" w:rsidP="00003E5E">
      <w:pPr>
        <w:rPr>
          <w:b/>
          <w:i/>
          <w:color w:val="000000"/>
          <w:sz w:val="22"/>
        </w:rPr>
      </w:pPr>
      <w:r w:rsidRPr="00003E5E">
        <w:rPr>
          <w:b/>
          <w:i/>
          <w:color w:val="000000"/>
          <w:sz w:val="22"/>
        </w:rPr>
        <w:t>Итого выбросы от: 002 Буровые работы СБШ-250 МН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003E5E" w14:paraId="4CF54896" w14:textId="77777777" w:rsidTr="00003E5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C3DC" w14:textId="78EE8CAA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77CDA" w14:textId="72973E5B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9E4D" w14:textId="2F4018C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A10E" w14:textId="49035D8A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03E5E" w14:paraId="7DA21F70" w14:textId="77777777" w:rsidTr="00003E5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A0B7" w14:textId="4F9D0A3E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61F9" w14:textId="569EBE6B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70F7" w14:textId="22FBFD2B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0.325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6F99" w14:textId="382C1C7C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3.979404</w:t>
            </w:r>
          </w:p>
        </w:tc>
      </w:tr>
    </w:tbl>
    <w:p w14:paraId="0D703BA0" w14:textId="40B06863" w:rsidR="00003E5E" w:rsidRPr="00003E5E" w:rsidRDefault="00003E5E" w:rsidP="00003E5E">
      <w:pPr>
        <w:rPr>
          <w:color w:val="000000"/>
          <w:sz w:val="22"/>
        </w:rPr>
      </w:pPr>
    </w:p>
    <w:p w14:paraId="563966F4" w14:textId="77777777" w:rsidR="00003E5E" w:rsidRPr="00003E5E" w:rsidRDefault="00003E5E" w:rsidP="00003E5E">
      <w:pPr>
        <w:rPr>
          <w:color w:val="000000"/>
          <w:sz w:val="22"/>
        </w:rPr>
      </w:pPr>
    </w:p>
    <w:p w14:paraId="0221D659" w14:textId="77777777" w:rsidR="00003E5E" w:rsidRPr="00003E5E" w:rsidRDefault="00003E5E" w:rsidP="00003E5E">
      <w:pPr>
        <w:rPr>
          <w:b/>
          <w:i/>
          <w:color w:val="000000"/>
          <w:sz w:val="22"/>
        </w:rPr>
      </w:pPr>
    </w:p>
    <w:p w14:paraId="2104F335" w14:textId="77777777" w:rsidR="00003E5E" w:rsidRPr="00003E5E" w:rsidRDefault="00003E5E" w:rsidP="00003E5E">
      <w:pPr>
        <w:rPr>
          <w:b/>
          <w:i/>
          <w:color w:val="000000"/>
          <w:sz w:val="22"/>
        </w:rPr>
      </w:pPr>
    </w:p>
    <w:p w14:paraId="633057C4" w14:textId="77777777" w:rsidR="00003E5E" w:rsidRPr="00003E5E" w:rsidRDefault="00003E5E" w:rsidP="00003E5E">
      <w:pPr>
        <w:rPr>
          <w:b/>
          <w:i/>
          <w:color w:val="000000"/>
          <w:sz w:val="22"/>
        </w:rPr>
      </w:pPr>
    </w:p>
    <w:p w14:paraId="3D881C6E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ЭРА v3.0.406</w:t>
      </w:r>
    </w:p>
    <w:p w14:paraId="7CDF2AF7" w14:textId="77777777" w:rsidR="00003E5E" w:rsidRPr="00003E5E" w:rsidRDefault="00003E5E" w:rsidP="00003E5E">
      <w:pPr>
        <w:rPr>
          <w:color w:val="000000"/>
          <w:sz w:val="22"/>
        </w:rPr>
      </w:pPr>
    </w:p>
    <w:p w14:paraId="0A8F2471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Дата:17.10.25 Время:11:41:31</w:t>
      </w:r>
    </w:p>
    <w:p w14:paraId="2F4146B5" w14:textId="77777777" w:rsidR="00003E5E" w:rsidRPr="00003E5E" w:rsidRDefault="00003E5E" w:rsidP="00003E5E">
      <w:pPr>
        <w:rPr>
          <w:color w:val="000000"/>
          <w:sz w:val="22"/>
        </w:rPr>
      </w:pPr>
    </w:p>
    <w:p w14:paraId="6A95FA85" w14:textId="77777777" w:rsidR="00003E5E" w:rsidRPr="00003E5E" w:rsidRDefault="00003E5E" w:rsidP="00003E5E">
      <w:pPr>
        <w:jc w:val="center"/>
        <w:rPr>
          <w:b/>
          <w:color w:val="000000"/>
          <w:sz w:val="28"/>
        </w:rPr>
      </w:pPr>
      <w:r w:rsidRPr="00003E5E">
        <w:rPr>
          <w:b/>
          <w:color w:val="000000"/>
          <w:sz w:val="28"/>
        </w:rPr>
        <w:t xml:space="preserve">               РАСЧЕТ ВАЛОВЫХ ВЫБРОСОВ</w:t>
      </w:r>
    </w:p>
    <w:p w14:paraId="47880DF5" w14:textId="77777777" w:rsidR="00003E5E" w:rsidRPr="00003E5E" w:rsidRDefault="00003E5E" w:rsidP="00003E5E">
      <w:pPr>
        <w:jc w:val="center"/>
        <w:rPr>
          <w:b/>
          <w:color w:val="000000"/>
          <w:sz w:val="28"/>
        </w:rPr>
      </w:pPr>
    </w:p>
    <w:p w14:paraId="239E104D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Город: 225, Жанааркинский район, Улытау</w:t>
      </w:r>
    </w:p>
    <w:p w14:paraId="2809A23D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Объект: 0011, Вариант 1 ТОО "BAZA Construction", месторождение Западный-Камыс</w:t>
      </w:r>
    </w:p>
    <w:p w14:paraId="1F6426A0" w14:textId="77777777" w:rsidR="00003E5E" w:rsidRPr="00003E5E" w:rsidRDefault="00003E5E" w:rsidP="00003E5E">
      <w:pPr>
        <w:rPr>
          <w:color w:val="000000"/>
          <w:sz w:val="22"/>
        </w:rPr>
      </w:pPr>
    </w:p>
    <w:p w14:paraId="5CD106B4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Источник загрязнения: 6007, Пылящая поверхность</w:t>
      </w:r>
    </w:p>
    <w:p w14:paraId="12532D98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Источник выделения: 6007 01, Взрывные работы</w:t>
      </w:r>
    </w:p>
    <w:p w14:paraId="19F0425D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Список литературы:</w:t>
      </w:r>
    </w:p>
    <w:p w14:paraId="28691A82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7707982E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5970BCCB" w14:textId="77777777" w:rsidR="00003E5E" w:rsidRPr="00003E5E" w:rsidRDefault="00003E5E" w:rsidP="00003E5E">
      <w:pPr>
        <w:rPr>
          <w:color w:val="000000"/>
          <w:sz w:val="22"/>
        </w:rPr>
      </w:pPr>
    </w:p>
    <w:p w14:paraId="20CA5DC0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Тип источника выделения: Расчет выбросов загрязняющих веществ при взрывных работах</w:t>
      </w:r>
    </w:p>
    <w:p w14:paraId="2AE4AE85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Взрывчатое вещество: Граммонит, Аммонит ЖВ</w:t>
      </w:r>
    </w:p>
    <w:p w14:paraId="23779C6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взорванного взрывчатого вещества данной марки, т/год, </w:t>
      </w:r>
      <w:r w:rsidRPr="00003E5E">
        <w:rPr>
          <w:b/>
          <w:i/>
          <w:color w:val="000000"/>
          <w:sz w:val="22"/>
        </w:rPr>
        <w:t xml:space="preserve">A = </w:t>
      </w:r>
      <w:r w:rsidRPr="00003E5E">
        <w:rPr>
          <w:b/>
          <w:color w:val="000000"/>
        </w:rPr>
        <w:t>758.7</w:t>
      </w:r>
    </w:p>
    <w:p w14:paraId="460FF74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взорванного взрывчатого вещества за один массовый взрыв, т, </w:t>
      </w:r>
      <w:r w:rsidRPr="00003E5E">
        <w:rPr>
          <w:b/>
          <w:i/>
          <w:color w:val="000000"/>
          <w:sz w:val="22"/>
        </w:rPr>
        <w:t xml:space="preserve">AJ = </w:t>
      </w:r>
      <w:r w:rsidRPr="00003E5E">
        <w:rPr>
          <w:b/>
          <w:color w:val="000000"/>
        </w:rPr>
        <w:t>50</w:t>
      </w:r>
    </w:p>
    <w:p w14:paraId="5B7A185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Объем взорванной горной породы, м3/год, </w:t>
      </w:r>
      <w:r w:rsidRPr="00003E5E">
        <w:rPr>
          <w:b/>
          <w:i/>
          <w:color w:val="000000"/>
          <w:sz w:val="22"/>
        </w:rPr>
        <w:t xml:space="preserve">V = </w:t>
      </w:r>
      <w:r w:rsidRPr="00003E5E">
        <w:rPr>
          <w:b/>
          <w:color w:val="000000"/>
        </w:rPr>
        <w:t>758700</w:t>
      </w:r>
    </w:p>
    <w:p w14:paraId="642FCA6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объем взорванной горной породы за один массовый взрыв, м3, </w:t>
      </w:r>
      <w:r w:rsidRPr="00003E5E">
        <w:rPr>
          <w:b/>
          <w:i/>
          <w:color w:val="000000"/>
          <w:sz w:val="22"/>
        </w:rPr>
        <w:t xml:space="preserve">VJ = </w:t>
      </w:r>
      <w:r w:rsidRPr="00003E5E">
        <w:rPr>
          <w:b/>
          <w:color w:val="000000"/>
        </w:rPr>
        <w:t>50000</w:t>
      </w:r>
    </w:p>
    <w:p w14:paraId="443B8EFE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Крепость горной массы по шкале М.М.Протодьяконова: &gt;14</w:t>
      </w:r>
    </w:p>
    <w:p w14:paraId="4E1BBB9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Удельное пылевыделение, кг/м3 взорванной породы (табл.3.5.2), </w:t>
      </w:r>
      <w:r w:rsidRPr="00003E5E">
        <w:rPr>
          <w:b/>
          <w:i/>
          <w:color w:val="000000"/>
          <w:sz w:val="22"/>
        </w:rPr>
        <w:t xml:space="preserve">QN = </w:t>
      </w:r>
      <w:r w:rsidRPr="00003E5E">
        <w:rPr>
          <w:b/>
          <w:color w:val="000000"/>
        </w:rPr>
        <w:t>0.11</w:t>
      </w:r>
    </w:p>
    <w:p w14:paraId="61E18A2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газоподавления, в долях единицы, </w:t>
      </w:r>
      <w:r w:rsidRPr="00003E5E">
        <w:rPr>
          <w:b/>
          <w:i/>
          <w:color w:val="000000"/>
          <w:sz w:val="22"/>
        </w:rPr>
        <w:t xml:space="preserve">N = </w:t>
      </w:r>
      <w:r w:rsidRPr="00003E5E">
        <w:rPr>
          <w:b/>
          <w:color w:val="000000"/>
        </w:rPr>
        <w:t>0</w:t>
      </w:r>
    </w:p>
    <w:p w14:paraId="79CB271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N1 = </w:t>
      </w:r>
      <w:r w:rsidRPr="00003E5E">
        <w:rPr>
          <w:b/>
          <w:color w:val="000000"/>
        </w:rPr>
        <w:t>0.85</w:t>
      </w:r>
    </w:p>
    <w:p w14:paraId="0E78233A" w14:textId="77777777" w:rsidR="00003E5E" w:rsidRPr="00003E5E" w:rsidRDefault="00003E5E" w:rsidP="00003E5E">
      <w:pPr>
        <w:rPr>
          <w:b/>
          <w:color w:val="000000"/>
        </w:rPr>
      </w:pPr>
    </w:p>
    <w:p w14:paraId="4C032ED9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003E5E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11AA396F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527EAED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Валовый, т/год (3.5.4), </w:t>
      </w:r>
      <w:r w:rsidRPr="00003E5E">
        <w:rPr>
          <w:b/>
          <w:i/>
          <w:color w:val="000000"/>
          <w:sz w:val="22"/>
        </w:rPr>
        <w:t xml:space="preserve">_M_ = </w:t>
      </w:r>
      <w:r w:rsidRPr="00003E5E">
        <w:rPr>
          <w:b/>
          <w:i/>
          <w:color w:val="000000"/>
        </w:rPr>
        <w:t xml:space="preserve">0.16 · QN · V · (1-N1) / 1000 = </w:t>
      </w:r>
      <w:r w:rsidRPr="00003E5E">
        <w:rPr>
          <w:b/>
          <w:color w:val="000000"/>
        </w:rPr>
        <w:t>0.16 · 0.11 · 758700 · (1-0.85) / 1000 = 2.002968</w:t>
      </w:r>
    </w:p>
    <w:p w14:paraId="66724CB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г/с (3.5.6), </w:t>
      </w:r>
      <w:r w:rsidRPr="00003E5E">
        <w:rPr>
          <w:b/>
          <w:i/>
          <w:color w:val="000000"/>
          <w:sz w:val="22"/>
        </w:rPr>
        <w:t xml:space="preserve">_G_ = </w:t>
      </w:r>
      <w:r w:rsidRPr="00003E5E">
        <w:rPr>
          <w:b/>
          <w:i/>
          <w:color w:val="000000"/>
        </w:rPr>
        <w:t xml:space="preserve">0.16 · QN · VJ · (1-N1) · 1000 / 1200 = </w:t>
      </w:r>
      <w:r w:rsidRPr="00003E5E">
        <w:rPr>
          <w:b/>
          <w:color w:val="000000"/>
        </w:rPr>
        <w:t>0.16 · 0.11 · 50000 · (1-0.85) · 1000 / 1200 = 110</w:t>
      </w:r>
    </w:p>
    <w:p w14:paraId="6EE8A956" w14:textId="77777777" w:rsidR="00003E5E" w:rsidRPr="00003E5E" w:rsidRDefault="00003E5E" w:rsidP="00003E5E">
      <w:pPr>
        <w:rPr>
          <w:b/>
          <w:color w:val="000000"/>
        </w:rPr>
      </w:pPr>
    </w:p>
    <w:p w14:paraId="37480199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Крепость породы: &gt;14</w:t>
      </w:r>
    </w:p>
    <w:p w14:paraId="164DD083" w14:textId="77777777" w:rsidR="00003E5E" w:rsidRPr="00003E5E" w:rsidRDefault="00003E5E" w:rsidP="00003E5E">
      <w:pPr>
        <w:rPr>
          <w:color w:val="000000"/>
          <w:sz w:val="22"/>
        </w:rPr>
      </w:pPr>
    </w:p>
    <w:p w14:paraId="44C3DFC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Удельное выделение СО из пылегазового облака, т/т (табл.3.5.1),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0.014</w:t>
      </w:r>
    </w:p>
    <w:p w14:paraId="653311A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Кол-во выбросов с пылегазовым облаком при производстве взрыва, т/год (3.5.2), </w:t>
      </w:r>
      <w:r w:rsidRPr="00003E5E">
        <w:rPr>
          <w:b/>
          <w:i/>
          <w:color w:val="000000"/>
          <w:sz w:val="22"/>
        </w:rPr>
        <w:t xml:space="preserve">M1GOD = </w:t>
      </w:r>
      <w:r w:rsidRPr="00003E5E">
        <w:rPr>
          <w:b/>
          <w:i/>
          <w:color w:val="000000"/>
        </w:rPr>
        <w:t xml:space="preserve">Q · A · (1-N) = </w:t>
      </w:r>
      <w:r w:rsidRPr="00003E5E">
        <w:rPr>
          <w:b/>
          <w:color w:val="000000"/>
        </w:rPr>
        <w:t>0.014 · 758.7 · (1-0) = 10.62</w:t>
      </w:r>
    </w:p>
    <w:p w14:paraId="65515D8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Удельное выделение CO из взорванной горной породы, т/т (табл.3.5.1), </w:t>
      </w:r>
      <w:r w:rsidRPr="00003E5E">
        <w:rPr>
          <w:b/>
          <w:i/>
          <w:color w:val="000000"/>
          <w:sz w:val="22"/>
        </w:rPr>
        <w:t xml:space="preserve">Q1 = </w:t>
      </w:r>
      <w:r w:rsidRPr="00003E5E">
        <w:rPr>
          <w:b/>
          <w:color w:val="000000"/>
        </w:rPr>
        <w:t>0.006</w:t>
      </w:r>
    </w:p>
    <w:p w14:paraId="0395C67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Кол-во выбросов, постепенно выделяющихся в атмосферу из взорванной горной породы, т/год (3.5.3), </w:t>
      </w:r>
      <w:r w:rsidRPr="00003E5E">
        <w:rPr>
          <w:b/>
          <w:i/>
          <w:color w:val="000000"/>
          <w:sz w:val="22"/>
        </w:rPr>
        <w:t xml:space="preserve">M2GOD = </w:t>
      </w:r>
      <w:r w:rsidRPr="00003E5E">
        <w:rPr>
          <w:b/>
          <w:i/>
          <w:color w:val="000000"/>
        </w:rPr>
        <w:t xml:space="preserve">Q1 · A = </w:t>
      </w:r>
      <w:r w:rsidRPr="00003E5E">
        <w:rPr>
          <w:b/>
          <w:color w:val="000000"/>
        </w:rPr>
        <w:t>0.006 · 758.7 = 4.55</w:t>
      </w:r>
    </w:p>
    <w:p w14:paraId="243727B5" w14:textId="77777777" w:rsidR="00003E5E" w:rsidRPr="00003E5E" w:rsidRDefault="00003E5E" w:rsidP="00003E5E">
      <w:pPr>
        <w:rPr>
          <w:b/>
          <w:color w:val="000000"/>
        </w:rPr>
      </w:pPr>
    </w:p>
    <w:p w14:paraId="26C637C1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14:paraId="7DEF2146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25A28C2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Суммарное кол-во выбросов при взрыве, т/год (3.5.1),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M1GOD + M2GOD = </w:t>
      </w:r>
      <w:r w:rsidRPr="00003E5E">
        <w:rPr>
          <w:b/>
          <w:color w:val="000000"/>
        </w:rPr>
        <w:t>10.62 + 4.55 = 15.17</w:t>
      </w:r>
    </w:p>
    <w:p w14:paraId="3BB1E00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(3.5.5), </w:t>
      </w:r>
      <w:r w:rsidRPr="00003E5E"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Q · AJ · (1-N)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1200 = </w:t>
      </w:r>
      <w:r>
        <w:rPr>
          <w:b/>
          <w:color w:val="000000"/>
        </w:rPr>
        <w:t>0.014 · 50 · (1-0)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1200 = </w:t>
      </w:r>
      <w:r w:rsidRPr="00003E5E">
        <w:rPr>
          <w:b/>
          <w:color w:val="000000"/>
        </w:rPr>
        <w:t>583.3</w:t>
      </w:r>
    </w:p>
    <w:p w14:paraId="6614D4C4" w14:textId="77777777" w:rsidR="00003E5E" w:rsidRPr="00003E5E" w:rsidRDefault="00003E5E" w:rsidP="00003E5E">
      <w:pPr>
        <w:rPr>
          <w:b/>
          <w:color w:val="000000"/>
        </w:rPr>
      </w:pPr>
    </w:p>
    <w:p w14:paraId="1F25538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Удельное выделение NOx из пылегазового облака, т/т (табл.3.5.1),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0.0025</w:t>
      </w:r>
    </w:p>
    <w:p w14:paraId="235CFD4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Кол-во выбросов с пылегазовым облаком при производстве взрыва, т/год (3.5.2), </w:t>
      </w:r>
      <w:r w:rsidRPr="00003E5E">
        <w:rPr>
          <w:b/>
          <w:i/>
          <w:color w:val="000000"/>
          <w:sz w:val="22"/>
        </w:rPr>
        <w:t xml:space="preserve">M1GOD = </w:t>
      </w:r>
      <w:r w:rsidRPr="00003E5E">
        <w:rPr>
          <w:b/>
          <w:i/>
          <w:color w:val="000000"/>
        </w:rPr>
        <w:t xml:space="preserve">Q · A · (1-N) = </w:t>
      </w:r>
      <w:r w:rsidRPr="00003E5E">
        <w:rPr>
          <w:b/>
          <w:color w:val="000000"/>
        </w:rPr>
        <w:t>0.0025 · 758.7 · (1-0) = 1.897</w:t>
      </w:r>
    </w:p>
    <w:p w14:paraId="37C1A8C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Удельное выделение NOx из взорванной горной породы, т/т (табл.3.5.1), </w:t>
      </w:r>
      <w:r w:rsidRPr="00003E5E">
        <w:rPr>
          <w:b/>
          <w:i/>
          <w:color w:val="000000"/>
          <w:sz w:val="22"/>
        </w:rPr>
        <w:t xml:space="preserve">Q1 = </w:t>
      </w:r>
      <w:r w:rsidRPr="00003E5E">
        <w:rPr>
          <w:b/>
          <w:color w:val="000000"/>
        </w:rPr>
        <w:t>0.001</w:t>
      </w:r>
    </w:p>
    <w:p w14:paraId="43D7DF1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Кол-во выбросов, постепенно выделяющихся в атмосферу из взорванной горной породы, т/год (3.5.3), </w:t>
      </w:r>
      <w:r w:rsidRPr="00003E5E">
        <w:rPr>
          <w:b/>
          <w:i/>
          <w:color w:val="000000"/>
          <w:sz w:val="22"/>
        </w:rPr>
        <w:t xml:space="preserve">M2GOD = </w:t>
      </w:r>
      <w:r w:rsidRPr="00003E5E">
        <w:rPr>
          <w:b/>
          <w:i/>
          <w:color w:val="000000"/>
        </w:rPr>
        <w:t xml:space="preserve">Q1 · A = </w:t>
      </w:r>
      <w:r w:rsidRPr="00003E5E">
        <w:rPr>
          <w:b/>
          <w:color w:val="000000"/>
        </w:rPr>
        <w:t>0.001 · 758.7 = 0.759</w:t>
      </w:r>
    </w:p>
    <w:p w14:paraId="4D71FD44" w14:textId="77777777" w:rsidR="00003E5E" w:rsidRPr="00003E5E" w:rsidRDefault="00003E5E" w:rsidP="00003E5E">
      <w:pPr>
        <w:rPr>
          <w:b/>
          <w:color w:val="000000"/>
        </w:rPr>
      </w:pPr>
    </w:p>
    <w:p w14:paraId="5049376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Суммарное кол-во выбросов NOx при взрыве, т/год (3.5.1),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M1GOD + M2GOD = </w:t>
      </w:r>
      <w:r w:rsidRPr="00003E5E">
        <w:rPr>
          <w:b/>
          <w:color w:val="000000"/>
        </w:rPr>
        <w:t>1.897 + 0.759 = 2.656</w:t>
      </w:r>
    </w:p>
    <w:p w14:paraId="6FD8784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 NOx, г/с (3.5.5), </w:t>
      </w:r>
      <w:r w:rsidRPr="00003E5E"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Q · AJ · (1-N)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1200 = </w:t>
      </w:r>
      <w:r>
        <w:rPr>
          <w:b/>
          <w:color w:val="000000"/>
        </w:rPr>
        <w:t>0.0025 · 50 · (1-0)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1200 = </w:t>
      </w:r>
      <w:r w:rsidRPr="00003E5E">
        <w:rPr>
          <w:b/>
          <w:color w:val="000000"/>
        </w:rPr>
        <w:t>104.2</w:t>
      </w:r>
    </w:p>
    <w:p w14:paraId="1A452888" w14:textId="77777777" w:rsidR="00003E5E" w:rsidRPr="00003E5E" w:rsidRDefault="00003E5E" w:rsidP="00003E5E">
      <w:pPr>
        <w:rPr>
          <w:b/>
          <w:color w:val="000000"/>
        </w:rPr>
      </w:pPr>
    </w:p>
    <w:p w14:paraId="65F0FC6B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 учетом трансформации оксидов азота, получаем:</w:t>
      </w:r>
    </w:p>
    <w:p w14:paraId="39794B00" w14:textId="77777777" w:rsidR="00003E5E" w:rsidRPr="00003E5E" w:rsidRDefault="00003E5E" w:rsidP="00003E5E">
      <w:pPr>
        <w:rPr>
          <w:color w:val="000000"/>
          <w:sz w:val="22"/>
        </w:rPr>
      </w:pPr>
    </w:p>
    <w:p w14:paraId="792FDBB2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0301 Азота (IV) диоксид (Азота диоксид) (4)</w:t>
      </w:r>
    </w:p>
    <w:p w14:paraId="3C0B4947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39A9151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Суммарное кол-во выбросов при взрыве, т/год (2.7), </w:t>
      </w:r>
      <w:r w:rsidRPr="00003E5E">
        <w:rPr>
          <w:b/>
          <w:i/>
          <w:color w:val="000000"/>
          <w:sz w:val="22"/>
        </w:rPr>
        <w:t xml:space="preserve">_M_ = </w:t>
      </w:r>
      <w:r w:rsidRPr="00003E5E">
        <w:rPr>
          <w:b/>
          <w:i/>
          <w:color w:val="000000"/>
        </w:rPr>
        <w:t xml:space="preserve">0.8 · M = </w:t>
      </w:r>
      <w:r w:rsidRPr="00003E5E">
        <w:rPr>
          <w:b/>
          <w:color w:val="000000"/>
        </w:rPr>
        <w:t>0.8 · 2.656 = 2.1248</w:t>
      </w:r>
    </w:p>
    <w:p w14:paraId="1CFE911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(2.7), </w:t>
      </w:r>
      <w:r w:rsidRPr="00003E5E">
        <w:rPr>
          <w:b/>
          <w:i/>
          <w:color w:val="000000"/>
          <w:sz w:val="22"/>
        </w:rPr>
        <w:t xml:space="preserve">_G_ = </w:t>
      </w:r>
      <w:r w:rsidRPr="00003E5E">
        <w:rPr>
          <w:b/>
          <w:i/>
          <w:color w:val="000000"/>
        </w:rPr>
        <w:t xml:space="preserve">0.8 · G = </w:t>
      </w:r>
      <w:r w:rsidRPr="00003E5E">
        <w:rPr>
          <w:b/>
          <w:color w:val="000000"/>
        </w:rPr>
        <w:t>0.8 · 104.2 = 83.36</w:t>
      </w:r>
    </w:p>
    <w:p w14:paraId="45BAD9B3" w14:textId="77777777" w:rsidR="00003E5E" w:rsidRPr="00003E5E" w:rsidRDefault="00003E5E" w:rsidP="00003E5E">
      <w:pPr>
        <w:rPr>
          <w:b/>
          <w:color w:val="000000"/>
        </w:rPr>
      </w:pPr>
    </w:p>
    <w:p w14:paraId="729C0F40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0304 Азот (II) оксид (Азота оксид) (6)</w:t>
      </w:r>
    </w:p>
    <w:p w14:paraId="32718937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0869C78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Суммарное кол-во выбросов при взрыве, т/год (2.8), </w:t>
      </w:r>
      <w:r w:rsidRPr="00003E5E">
        <w:rPr>
          <w:b/>
          <w:i/>
          <w:color w:val="000000"/>
          <w:sz w:val="22"/>
        </w:rPr>
        <w:t xml:space="preserve">_M_ = </w:t>
      </w:r>
      <w:r w:rsidRPr="00003E5E">
        <w:rPr>
          <w:b/>
          <w:i/>
          <w:color w:val="000000"/>
        </w:rPr>
        <w:t xml:space="preserve">0.13 · M = </w:t>
      </w:r>
      <w:r w:rsidRPr="00003E5E">
        <w:rPr>
          <w:b/>
          <w:color w:val="000000"/>
        </w:rPr>
        <w:t>0.13 · 2.656 = 0.34528</w:t>
      </w:r>
    </w:p>
    <w:p w14:paraId="513F52A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(2.8), </w:t>
      </w:r>
      <w:r w:rsidRPr="00003E5E">
        <w:rPr>
          <w:b/>
          <w:i/>
          <w:color w:val="000000"/>
          <w:sz w:val="22"/>
        </w:rPr>
        <w:t xml:space="preserve">_G_ = </w:t>
      </w:r>
      <w:r w:rsidRPr="00003E5E">
        <w:rPr>
          <w:b/>
          <w:i/>
          <w:color w:val="000000"/>
        </w:rPr>
        <w:t xml:space="preserve">0.13 · G = </w:t>
      </w:r>
      <w:r w:rsidRPr="00003E5E">
        <w:rPr>
          <w:b/>
          <w:color w:val="000000"/>
        </w:rPr>
        <w:t>0.13 · 104.2 = 13.546</w:t>
      </w:r>
    </w:p>
    <w:p w14:paraId="405B1C11" w14:textId="77777777" w:rsidR="00003E5E" w:rsidRPr="00003E5E" w:rsidRDefault="00003E5E" w:rsidP="00003E5E">
      <w:pPr>
        <w:rPr>
          <w:b/>
          <w:color w:val="000000"/>
        </w:rPr>
      </w:pPr>
    </w:p>
    <w:p w14:paraId="66FEA0A2" w14:textId="77777777" w:rsidR="00003E5E" w:rsidRPr="00003E5E" w:rsidRDefault="00003E5E" w:rsidP="00003E5E">
      <w:pPr>
        <w:rPr>
          <w:b/>
          <w:i/>
          <w:color w:val="000000"/>
          <w:sz w:val="22"/>
        </w:rPr>
      </w:pPr>
      <w:r w:rsidRPr="00003E5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003E5E" w14:paraId="7A0C64D4" w14:textId="77777777" w:rsidTr="00003E5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EB24" w14:textId="488516D2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8BDC" w14:textId="34C94F3B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6836" w14:textId="29F1553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ED208" w14:textId="2A5EDD19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03E5E" w14:paraId="7F12FB4F" w14:textId="77777777" w:rsidTr="00003E5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D40A" w14:textId="16400AB3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3B9B" w14:textId="31E73864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7716" w14:textId="0E6B131F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83.36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4F4C" w14:textId="3CC947FB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2.1248</w:t>
            </w:r>
          </w:p>
        </w:tc>
      </w:tr>
      <w:tr w:rsidR="00003E5E" w14:paraId="628B8841" w14:textId="77777777" w:rsidTr="00003E5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82AF" w14:textId="1DF71509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62B2" w14:textId="2AEEB191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0873" w14:textId="221EE377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13.546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100C" w14:textId="16091344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0.34528</w:t>
            </w:r>
          </w:p>
        </w:tc>
      </w:tr>
      <w:tr w:rsidR="00003E5E" w14:paraId="5F1EA072" w14:textId="77777777" w:rsidTr="00003E5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A5EF" w14:textId="34FE1386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99A4" w14:textId="123FDAEB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 xml:space="preserve">Углерод оксид (Окись углерода, Угарный газ) </w:t>
            </w:r>
            <w:r w:rsidRPr="00003E5E">
              <w:rPr>
                <w:color w:val="000000"/>
                <w:sz w:val="22"/>
              </w:rPr>
              <w:lastRenderedPageBreak/>
              <w:t>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FDEC" w14:textId="36BE17AD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lastRenderedPageBreak/>
              <w:t>583.3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1C4E" w14:textId="359F2B6E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15.17</w:t>
            </w:r>
          </w:p>
        </w:tc>
      </w:tr>
      <w:tr w:rsidR="00003E5E" w14:paraId="05CCA33C" w14:textId="77777777" w:rsidTr="00003E5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1E86" w14:textId="169EDF22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BA4B" w14:textId="67E2E6E1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B142" w14:textId="06C0232D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110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D491" w14:textId="14123C3C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2.002968</w:t>
            </w:r>
          </w:p>
        </w:tc>
      </w:tr>
    </w:tbl>
    <w:p w14:paraId="2D4A7E83" w14:textId="02508B5A" w:rsidR="00003E5E" w:rsidRPr="00003E5E" w:rsidRDefault="00003E5E" w:rsidP="00003E5E">
      <w:pPr>
        <w:rPr>
          <w:color w:val="000000"/>
          <w:sz w:val="22"/>
        </w:rPr>
      </w:pPr>
    </w:p>
    <w:p w14:paraId="522E6C87" w14:textId="77777777" w:rsidR="00003E5E" w:rsidRPr="00003E5E" w:rsidRDefault="00003E5E" w:rsidP="00003E5E">
      <w:pPr>
        <w:rPr>
          <w:color w:val="000000"/>
          <w:sz w:val="22"/>
        </w:rPr>
      </w:pPr>
    </w:p>
    <w:p w14:paraId="4261DCDB" w14:textId="77777777" w:rsidR="00003E5E" w:rsidRPr="00003E5E" w:rsidRDefault="00003E5E" w:rsidP="00003E5E">
      <w:pPr>
        <w:rPr>
          <w:b/>
          <w:i/>
          <w:color w:val="000000"/>
          <w:sz w:val="22"/>
        </w:rPr>
      </w:pPr>
    </w:p>
    <w:p w14:paraId="443FF6C3" w14:textId="77777777" w:rsidR="00003E5E" w:rsidRPr="00003E5E" w:rsidRDefault="00003E5E" w:rsidP="00003E5E">
      <w:pPr>
        <w:rPr>
          <w:b/>
          <w:i/>
          <w:color w:val="000000"/>
          <w:sz w:val="22"/>
        </w:rPr>
      </w:pPr>
    </w:p>
    <w:p w14:paraId="10115EF9" w14:textId="77777777" w:rsidR="00003E5E" w:rsidRPr="00003E5E" w:rsidRDefault="00003E5E" w:rsidP="00003E5E">
      <w:pPr>
        <w:rPr>
          <w:b/>
          <w:i/>
          <w:color w:val="000000"/>
          <w:sz w:val="22"/>
        </w:rPr>
      </w:pPr>
    </w:p>
    <w:p w14:paraId="7CF2EF2E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ЭРА v3.0.406</w:t>
      </w:r>
    </w:p>
    <w:p w14:paraId="2A41AB77" w14:textId="77777777" w:rsidR="00003E5E" w:rsidRPr="00003E5E" w:rsidRDefault="00003E5E" w:rsidP="00003E5E">
      <w:pPr>
        <w:rPr>
          <w:color w:val="000000"/>
          <w:sz w:val="22"/>
        </w:rPr>
      </w:pPr>
    </w:p>
    <w:p w14:paraId="3E70D791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Дата:16.10.25 Время:18:15:22</w:t>
      </w:r>
    </w:p>
    <w:p w14:paraId="592133EC" w14:textId="77777777" w:rsidR="00003E5E" w:rsidRPr="00003E5E" w:rsidRDefault="00003E5E" w:rsidP="00003E5E">
      <w:pPr>
        <w:rPr>
          <w:color w:val="000000"/>
          <w:sz w:val="22"/>
        </w:rPr>
      </w:pPr>
    </w:p>
    <w:p w14:paraId="313D9FE8" w14:textId="77777777" w:rsidR="00003E5E" w:rsidRPr="00003E5E" w:rsidRDefault="00003E5E" w:rsidP="00003E5E">
      <w:pPr>
        <w:jc w:val="center"/>
        <w:rPr>
          <w:b/>
          <w:color w:val="000000"/>
          <w:sz w:val="28"/>
        </w:rPr>
      </w:pPr>
      <w:r w:rsidRPr="00003E5E">
        <w:rPr>
          <w:b/>
          <w:color w:val="000000"/>
          <w:sz w:val="28"/>
        </w:rPr>
        <w:t xml:space="preserve">               РАСЧЕТ ВАЛОВЫХ ВЫБРОСОВ</w:t>
      </w:r>
    </w:p>
    <w:p w14:paraId="56294D56" w14:textId="77777777" w:rsidR="00003E5E" w:rsidRPr="00003E5E" w:rsidRDefault="00003E5E" w:rsidP="00003E5E">
      <w:pPr>
        <w:jc w:val="center"/>
        <w:rPr>
          <w:b/>
          <w:color w:val="000000"/>
          <w:sz w:val="28"/>
        </w:rPr>
      </w:pPr>
    </w:p>
    <w:p w14:paraId="5FAC538C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Город: 225, Жанааркинский район, Улытау</w:t>
      </w:r>
    </w:p>
    <w:p w14:paraId="4035F6EF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Объект: 0006, Вариант 1 ТОО "BAZA Construction", месторождение Западный-Камыс</w:t>
      </w:r>
    </w:p>
    <w:p w14:paraId="7E2F08E5" w14:textId="77777777" w:rsidR="00003E5E" w:rsidRPr="00003E5E" w:rsidRDefault="00003E5E" w:rsidP="00003E5E">
      <w:pPr>
        <w:rPr>
          <w:color w:val="000000"/>
          <w:sz w:val="22"/>
        </w:rPr>
      </w:pPr>
    </w:p>
    <w:p w14:paraId="441F3556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Источник загрязнения: 6008, Пылящая поверхность</w:t>
      </w:r>
    </w:p>
    <w:p w14:paraId="5769B9AE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Источник выделения: 6008 01, Выемочно-погрузочные работы П/И</w:t>
      </w:r>
    </w:p>
    <w:p w14:paraId="75E11F6D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Список литературы:</w:t>
      </w:r>
    </w:p>
    <w:p w14:paraId="6E547B3A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5F844B53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57AF1951" w14:textId="77777777" w:rsidR="00003E5E" w:rsidRPr="00003E5E" w:rsidRDefault="00003E5E" w:rsidP="00003E5E">
      <w:pPr>
        <w:rPr>
          <w:color w:val="000000"/>
          <w:sz w:val="22"/>
        </w:rPr>
      </w:pPr>
    </w:p>
    <w:p w14:paraId="711DE48A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736BF532" w14:textId="77777777" w:rsidR="00003E5E" w:rsidRPr="00003E5E" w:rsidRDefault="00003E5E" w:rsidP="00003E5E">
      <w:pPr>
        <w:rPr>
          <w:color w:val="000000"/>
          <w:sz w:val="22"/>
        </w:rPr>
      </w:pPr>
    </w:p>
    <w:p w14:paraId="17055797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п.3.1.Погрузочно-разгрузочные работы, пересыпки пылящих материалов</w:t>
      </w:r>
    </w:p>
    <w:p w14:paraId="2531E644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0E5D97E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Весовая доля пылевой фракции в материале (табл.3.1.1), </w:t>
      </w:r>
      <w:r w:rsidRPr="00003E5E">
        <w:rPr>
          <w:b/>
          <w:i/>
          <w:color w:val="000000"/>
          <w:sz w:val="22"/>
        </w:rPr>
        <w:t xml:space="preserve">K1 = </w:t>
      </w:r>
      <w:r w:rsidRPr="00003E5E">
        <w:rPr>
          <w:b/>
          <w:color w:val="000000"/>
        </w:rPr>
        <w:t>0.04</w:t>
      </w:r>
    </w:p>
    <w:p w14:paraId="172AF4D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Доля пыли, переходящей в аэрозоль (табл.3.1.1), </w:t>
      </w:r>
      <w:r w:rsidRPr="00003E5E">
        <w:rPr>
          <w:b/>
          <w:i/>
          <w:color w:val="000000"/>
          <w:sz w:val="22"/>
        </w:rPr>
        <w:t xml:space="preserve">K2 = </w:t>
      </w:r>
      <w:r w:rsidRPr="00003E5E">
        <w:rPr>
          <w:b/>
          <w:color w:val="000000"/>
        </w:rPr>
        <w:t>0.01</w:t>
      </w:r>
    </w:p>
    <w:p w14:paraId="122C7E40" w14:textId="77777777" w:rsidR="00003E5E" w:rsidRPr="00003E5E" w:rsidRDefault="00003E5E" w:rsidP="00003E5E">
      <w:pPr>
        <w:rPr>
          <w:b/>
          <w:color w:val="000000"/>
        </w:rPr>
      </w:pPr>
    </w:p>
    <w:p w14:paraId="6512349F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628F531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48D433EC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0941DD02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2639CFB8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0F01FB3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36192CA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615FC09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5163830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71578AC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77DB73D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9</w:t>
      </w:r>
    </w:p>
    <w:p w14:paraId="4B56D47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0.2</w:t>
      </w:r>
    </w:p>
    <w:p w14:paraId="0A43F0C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120</w:t>
      </w:r>
    </w:p>
    <w:p w14:paraId="27401DA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5C5763C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Высота падения материала, м, </w:t>
      </w:r>
      <w:r w:rsidRPr="00003E5E">
        <w:rPr>
          <w:b/>
          <w:i/>
          <w:color w:val="000000"/>
          <w:sz w:val="22"/>
        </w:rPr>
        <w:t xml:space="preserve">GB = </w:t>
      </w:r>
      <w:r w:rsidRPr="00003E5E">
        <w:rPr>
          <w:b/>
          <w:color w:val="000000"/>
        </w:rPr>
        <w:t>2</w:t>
      </w:r>
    </w:p>
    <w:p w14:paraId="274039D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lastRenderedPageBreak/>
        <w:t xml:space="preserve">Коэффициент, учитывающий высоту падения материала (табл.3.1.7), </w:t>
      </w:r>
      <w:r w:rsidRPr="00003E5E">
        <w:rPr>
          <w:b/>
          <w:i/>
          <w:color w:val="000000"/>
          <w:sz w:val="22"/>
        </w:rPr>
        <w:t xml:space="preserve">B = </w:t>
      </w:r>
      <w:r w:rsidRPr="00003E5E">
        <w:rPr>
          <w:b/>
          <w:color w:val="000000"/>
        </w:rPr>
        <w:t>0.7</w:t>
      </w:r>
    </w:p>
    <w:p w14:paraId="1C17EA2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003E5E">
        <w:rPr>
          <w:b/>
          <w:i/>
          <w:color w:val="000000"/>
          <w:sz w:val="22"/>
        </w:rPr>
        <w:t xml:space="preserve">GMAX = </w:t>
      </w:r>
      <w:r w:rsidRPr="00003E5E">
        <w:rPr>
          <w:b/>
          <w:color w:val="000000"/>
        </w:rPr>
        <w:t>534</w:t>
      </w:r>
    </w:p>
    <w:p w14:paraId="61F8DB4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Суммарное количество перерабатываемого материала, т/год, </w:t>
      </w:r>
      <w:r w:rsidRPr="00003E5E">
        <w:rPr>
          <w:b/>
          <w:i/>
          <w:color w:val="000000"/>
          <w:sz w:val="22"/>
        </w:rPr>
        <w:t xml:space="preserve">GGOD = </w:t>
      </w:r>
      <w:r w:rsidRPr="00003E5E">
        <w:rPr>
          <w:b/>
          <w:color w:val="000000"/>
        </w:rPr>
        <w:t>500000</w:t>
      </w:r>
    </w:p>
    <w:p w14:paraId="0AF249F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6398A420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Вид работ: Погрузка</w:t>
      </w:r>
    </w:p>
    <w:p w14:paraId="0563E07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(3.1.1), </w:t>
      </w:r>
      <w:r w:rsidRPr="00003E5E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0.04 · 0.01 · 1.7 · 1 · 0.2 · 0.2 · 1 · 1 · 1 · 0.7 · 534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(1-0.85) = </w:t>
      </w:r>
      <w:r w:rsidRPr="00003E5E">
        <w:rPr>
          <w:b/>
          <w:color w:val="000000"/>
        </w:rPr>
        <w:t>0.424</w:t>
      </w:r>
    </w:p>
    <w:p w14:paraId="36C3D17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(3.1.2),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K1 · K2 · K3SR · K4 · K5 · K7 · K8 · K9 · KE · B · GGOD · (1-NJ) = </w:t>
      </w:r>
      <w:r w:rsidRPr="00003E5E">
        <w:rPr>
          <w:b/>
          <w:color w:val="000000"/>
        </w:rPr>
        <w:t>0.04 · 0.01 · 1.2 · 1 · 0.2 · 0.2 · 1 · 1 · 1 · 0.7 · 500000 · (1-0.85) = 1.008</w:t>
      </w:r>
    </w:p>
    <w:p w14:paraId="7F5B7CD3" w14:textId="77777777" w:rsidR="00003E5E" w:rsidRPr="00003E5E" w:rsidRDefault="00003E5E" w:rsidP="00003E5E">
      <w:pPr>
        <w:rPr>
          <w:color w:val="000000"/>
          <w:sz w:val="22"/>
        </w:rPr>
      </w:pPr>
    </w:p>
    <w:p w14:paraId="07495A9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(3.2.1),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MAX(G,GC) = </w:t>
      </w:r>
      <w:r w:rsidRPr="00003E5E">
        <w:rPr>
          <w:b/>
          <w:color w:val="000000"/>
        </w:rPr>
        <w:t>0.424</w:t>
      </w:r>
    </w:p>
    <w:p w14:paraId="5ACFD69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0 + 1.008 = 1.008</w:t>
      </w:r>
    </w:p>
    <w:p w14:paraId="441A7CD5" w14:textId="77777777" w:rsidR="00003E5E" w:rsidRPr="00003E5E" w:rsidRDefault="00003E5E" w:rsidP="00003E5E">
      <w:pPr>
        <w:rPr>
          <w:b/>
          <w:color w:val="000000"/>
        </w:rPr>
      </w:pPr>
    </w:p>
    <w:p w14:paraId="2C60C6D3" w14:textId="77777777" w:rsidR="00003E5E" w:rsidRPr="00003E5E" w:rsidRDefault="00003E5E" w:rsidP="00003E5E">
      <w:pPr>
        <w:rPr>
          <w:b/>
          <w:i/>
          <w:color w:val="000000"/>
          <w:sz w:val="22"/>
        </w:rPr>
      </w:pPr>
      <w:r w:rsidRPr="00003E5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003E5E" w14:paraId="63760E24" w14:textId="77777777" w:rsidTr="00003E5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9862" w14:textId="4309779C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E03D" w14:textId="5D3E712A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C4892" w14:textId="3F883BC3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DCA9" w14:textId="68698A12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03E5E" w14:paraId="138017F8" w14:textId="77777777" w:rsidTr="00003E5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109E" w14:textId="3424490E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2389" w14:textId="6F136E42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2A12" w14:textId="5779C174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0.424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B7BF" w14:textId="74FF5322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1.008</w:t>
            </w:r>
          </w:p>
        </w:tc>
      </w:tr>
    </w:tbl>
    <w:p w14:paraId="25E4833A" w14:textId="4733E18D" w:rsidR="00003E5E" w:rsidRPr="00003E5E" w:rsidRDefault="00003E5E" w:rsidP="00003E5E">
      <w:pPr>
        <w:rPr>
          <w:color w:val="000000"/>
          <w:sz w:val="22"/>
        </w:rPr>
      </w:pPr>
    </w:p>
    <w:p w14:paraId="017768D7" w14:textId="77777777" w:rsidR="00003E5E" w:rsidRPr="00003E5E" w:rsidRDefault="00003E5E" w:rsidP="00003E5E">
      <w:pPr>
        <w:rPr>
          <w:color w:val="000000"/>
          <w:sz w:val="22"/>
        </w:rPr>
      </w:pPr>
    </w:p>
    <w:p w14:paraId="0D941926" w14:textId="77777777" w:rsidR="00003E5E" w:rsidRPr="00003E5E" w:rsidRDefault="00003E5E" w:rsidP="00003E5E">
      <w:pPr>
        <w:rPr>
          <w:b/>
          <w:i/>
          <w:color w:val="000000"/>
          <w:sz w:val="22"/>
        </w:rPr>
      </w:pPr>
    </w:p>
    <w:p w14:paraId="5244908B" w14:textId="77777777" w:rsidR="00003E5E" w:rsidRPr="00003E5E" w:rsidRDefault="00003E5E" w:rsidP="00003E5E">
      <w:pPr>
        <w:rPr>
          <w:b/>
          <w:i/>
          <w:color w:val="000000"/>
          <w:sz w:val="22"/>
        </w:rPr>
      </w:pPr>
    </w:p>
    <w:p w14:paraId="1DB64AC0" w14:textId="77777777" w:rsidR="00003E5E" w:rsidRPr="00003E5E" w:rsidRDefault="00003E5E" w:rsidP="00003E5E">
      <w:pPr>
        <w:rPr>
          <w:b/>
          <w:i/>
          <w:color w:val="000000"/>
          <w:sz w:val="22"/>
        </w:rPr>
      </w:pPr>
    </w:p>
    <w:p w14:paraId="43178CA0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ЭРА v3.0.406</w:t>
      </w:r>
    </w:p>
    <w:p w14:paraId="73A91DCB" w14:textId="77777777" w:rsidR="00003E5E" w:rsidRPr="00003E5E" w:rsidRDefault="00003E5E" w:rsidP="00003E5E">
      <w:pPr>
        <w:rPr>
          <w:color w:val="000000"/>
          <w:sz w:val="22"/>
        </w:rPr>
      </w:pPr>
    </w:p>
    <w:p w14:paraId="3A125420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Дата:16.10.25 Время:12:26:45</w:t>
      </w:r>
    </w:p>
    <w:p w14:paraId="5D1418E4" w14:textId="77777777" w:rsidR="00003E5E" w:rsidRPr="00003E5E" w:rsidRDefault="00003E5E" w:rsidP="00003E5E">
      <w:pPr>
        <w:rPr>
          <w:color w:val="000000"/>
          <w:sz w:val="22"/>
        </w:rPr>
      </w:pPr>
    </w:p>
    <w:p w14:paraId="4976F09A" w14:textId="77777777" w:rsidR="00003E5E" w:rsidRPr="00003E5E" w:rsidRDefault="00003E5E" w:rsidP="00003E5E">
      <w:pPr>
        <w:jc w:val="center"/>
        <w:rPr>
          <w:b/>
          <w:color w:val="000000"/>
          <w:sz w:val="28"/>
        </w:rPr>
      </w:pPr>
      <w:r w:rsidRPr="00003E5E">
        <w:rPr>
          <w:b/>
          <w:color w:val="000000"/>
          <w:sz w:val="28"/>
        </w:rPr>
        <w:t xml:space="preserve">               РАСЧЕТ ВАЛОВЫХ ВЫБРОСОВ</w:t>
      </w:r>
    </w:p>
    <w:p w14:paraId="5A26779F" w14:textId="77777777" w:rsidR="00003E5E" w:rsidRPr="00003E5E" w:rsidRDefault="00003E5E" w:rsidP="00003E5E">
      <w:pPr>
        <w:jc w:val="center"/>
        <w:rPr>
          <w:b/>
          <w:color w:val="000000"/>
          <w:sz w:val="28"/>
        </w:rPr>
      </w:pPr>
    </w:p>
    <w:p w14:paraId="61C59B83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Город: 225, Жанааркинский район, Улытау</w:t>
      </w:r>
    </w:p>
    <w:p w14:paraId="1476F300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7FD7FA79" w14:textId="77777777" w:rsidR="00003E5E" w:rsidRPr="00003E5E" w:rsidRDefault="00003E5E" w:rsidP="00003E5E">
      <w:pPr>
        <w:rPr>
          <w:color w:val="000000"/>
          <w:sz w:val="22"/>
        </w:rPr>
      </w:pPr>
    </w:p>
    <w:p w14:paraId="6EB05958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Источник загрязнения: 6009, Пылящая поверхность</w:t>
      </w:r>
    </w:p>
    <w:p w14:paraId="586E9451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Источник выделения: 6009 01, Перемещение руды на склад</w:t>
      </w:r>
    </w:p>
    <w:p w14:paraId="2AFC6F44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Список литературы:</w:t>
      </w:r>
    </w:p>
    <w:p w14:paraId="44E9687B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40574B61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6FDA33BB" w14:textId="77777777" w:rsidR="00003E5E" w:rsidRPr="00003E5E" w:rsidRDefault="00003E5E" w:rsidP="00003E5E">
      <w:pPr>
        <w:rPr>
          <w:color w:val="000000"/>
          <w:sz w:val="22"/>
        </w:rPr>
      </w:pPr>
    </w:p>
    <w:p w14:paraId="02CB7806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643CF62E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Средняя грузоподъемность единицы автотранспорта: &gt;25 - &lt; = 30 тонн</w:t>
      </w:r>
    </w:p>
    <w:p w14:paraId="7982505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грузоподъемность (табл.3.3.1), </w:t>
      </w:r>
      <w:r w:rsidRPr="00003E5E">
        <w:rPr>
          <w:b/>
          <w:i/>
          <w:color w:val="000000"/>
          <w:sz w:val="22"/>
        </w:rPr>
        <w:t xml:space="preserve">C1 = </w:t>
      </w:r>
      <w:r w:rsidRPr="00003E5E">
        <w:rPr>
          <w:b/>
          <w:color w:val="000000"/>
        </w:rPr>
        <w:t>2.5</w:t>
      </w:r>
    </w:p>
    <w:p w14:paraId="3A5B9DC5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Средняя скорость передвижения автотранспорта: &gt;20 - &lt; = 30 км/час</w:t>
      </w:r>
    </w:p>
    <w:p w14:paraId="6AEB0B4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скорость передвижения (табл.3.3.2), </w:t>
      </w:r>
      <w:r w:rsidRPr="00003E5E">
        <w:rPr>
          <w:b/>
          <w:i/>
          <w:color w:val="000000"/>
          <w:sz w:val="22"/>
        </w:rPr>
        <w:t xml:space="preserve">C2 = </w:t>
      </w:r>
      <w:r w:rsidRPr="00003E5E">
        <w:rPr>
          <w:b/>
          <w:color w:val="000000"/>
        </w:rPr>
        <w:t>2.75</w:t>
      </w:r>
    </w:p>
    <w:p w14:paraId="7A5C5DFD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Состояние дороги: Дорога без покрытия (грунтовая)</w:t>
      </w:r>
    </w:p>
    <w:p w14:paraId="2AE3A29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состояние дороги (табл.3.3.3), </w:t>
      </w:r>
      <w:r w:rsidRPr="00003E5E">
        <w:rPr>
          <w:b/>
          <w:i/>
          <w:color w:val="000000"/>
          <w:sz w:val="22"/>
        </w:rPr>
        <w:t xml:space="preserve">C3 = </w:t>
      </w:r>
      <w:r w:rsidRPr="00003E5E">
        <w:rPr>
          <w:b/>
          <w:color w:val="000000"/>
        </w:rPr>
        <w:t>1</w:t>
      </w:r>
    </w:p>
    <w:p w14:paraId="5CF48EF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Число автомашин, одновременно работающих в карьере, шт., </w:t>
      </w:r>
      <w:r w:rsidRPr="00003E5E">
        <w:rPr>
          <w:b/>
          <w:i/>
          <w:color w:val="000000"/>
          <w:sz w:val="22"/>
        </w:rPr>
        <w:t xml:space="preserve">N1 = </w:t>
      </w:r>
      <w:r w:rsidRPr="00003E5E">
        <w:rPr>
          <w:b/>
          <w:color w:val="000000"/>
        </w:rPr>
        <w:t>2</w:t>
      </w:r>
    </w:p>
    <w:p w14:paraId="0A1F8DE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003E5E">
        <w:rPr>
          <w:b/>
          <w:i/>
          <w:color w:val="000000"/>
          <w:sz w:val="22"/>
        </w:rPr>
        <w:t xml:space="preserve">L = </w:t>
      </w:r>
      <w:r w:rsidRPr="00003E5E">
        <w:rPr>
          <w:b/>
          <w:color w:val="000000"/>
        </w:rPr>
        <w:t>1.5</w:t>
      </w:r>
    </w:p>
    <w:p w14:paraId="605D645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Число ходок (туда + обратно) всего транспорта в час, </w:t>
      </w:r>
      <w:r w:rsidRPr="00003E5E">
        <w:rPr>
          <w:b/>
          <w:i/>
          <w:color w:val="000000"/>
          <w:sz w:val="22"/>
        </w:rPr>
        <w:t xml:space="preserve">N = </w:t>
      </w:r>
      <w:r w:rsidRPr="00003E5E">
        <w:rPr>
          <w:b/>
          <w:color w:val="000000"/>
        </w:rPr>
        <w:t>6</w:t>
      </w:r>
    </w:p>
    <w:p w14:paraId="21607C2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долю пыли, уносимой в атмосферу, </w:t>
      </w:r>
      <w:r w:rsidRPr="00003E5E">
        <w:rPr>
          <w:b/>
          <w:i/>
          <w:color w:val="000000"/>
          <w:sz w:val="22"/>
        </w:rPr>
        <w:t xml:space="preserve">C7 = </w:t>
      </w:r>
      <w:r w:rsidRPr="00003E5E">
        <w:rPr>
          <w:b/>
          <w:color w:val="000000"/>
        </w:rPr>
        <w:t>0.01</w:t>
      </w:r>
    </w:p>
    <w:p w14:paraId="2C15902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lastRenderedPageBreak/>
        <w:t xml:space="preserve">Пылевыделение в атмосферу на 1 км пробега, г/км, </w:t>
      </w:r>
      <w:r w:rsidRPr="00003E5E">
        <w:rPr>
          <w:b/>
          <w:i/>
          <w:color w:val="000000"/>
          <w:sz w:val="22"/>
        </w:rPr>
        <w:t xml:space="preserve">Q1 = </w:t>
      </w:r>
      <w:r w:rsidRPr="00003E5E">
        <w:rPr>
          <w:b/>
          <w:color w:val="000000"/>
        </w:rPr>
        <w:t>1450</w:t>
      </w:r>
    </w:p>
    <w:p w14:paraId="4E17D67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поверхностного слоя дороги,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9</w:t>
      </w:r>
    </w:p>
    <w:p w14:paraId="20C91E1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увлажненность дороги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0.2</w:t>
      </w:r>
    </w:p>
    <w:p w14:paraId="3B18DBE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003E5E">
        <w:rPr>
          <w:b/>
          <w:i/>
          <w:color w:val="000000"/>
          <w:sz w:val="22"/>
        </w:rPr>
        <w:t xml:space="preserve">C4 = </w:t>
      </w:r>
      <w:r w:rsidRPr="00003E5E">
        <w:rPr>
          <w:b/>
          <w:color w:val="000000"/>
        </w:rPr>
        <w:t>1.45</w:t>
      </w:r>
    </w:p>
    <w:p w14:paraId="5B8482D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Наиболее характерная для данного района скорость ветра, м/с, </w:t>
      </w:r>
      <w:r w:rsidRPr="00003E5E">
        <w:rPr>
          <w:b/>
          <w:i/>
          <w:color w:val="000000"/>
          <w:sz w:val="22"/>
        </w:rPr>
        <w:t xml:space="preserve">V1 = </w:t>
      </w:r>
      <w:r w:rsidRPr="00003E5E">
        <w:rPr>
          <w:b/>
          <w:color w:val="000000"/>
        </w:rPr>
        <w:t>3.2</w:t>
      </w:r>
    </w:p>
    <w:p w14:paraId="5C8E33B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Средняя скорость движения транспортного средства, км/час, </w:t>
      </w:r>
      <w:r w:rsidRPr="00003E5E">
        <w:rPr>
          <w:b/>
          <w:i/>
          <w:color w:val="000000"/>
          <w:sz w:val="22"/>
        </w:rPr>
        <w:t xml:space="preserve">V2 = </w:t>
      </w:r>
      <w:r w:rsidRPr="00003E5E">
        <w:rPr>
          <w:b/>
          <w:color w:val="000000"/>
        </w:rPr>
        <w:t>30</w:t>
      </w:r>
    </w:p>
    <w:p w14:paraId="2F0A870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обдува, м/с, </w:t>
      </w:r>
      <w:r w:rsidRPr="00003E5E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(3.2 · 30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003E5E">
        <w:rPr>
          <w:b/>
          <w:color w:val="000000"/>
        </w:rPr>
        <w:t>5.16</w:t>
      </w:r>
    </w:p>
    <w:p w14:paraId="3D8AD02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скорость обдува материала в кузове (табл.3.3.4), </w:t>
      </w:r>
      <w:r w:rsidRPr="00003E5E">
        <w:rPr>
          <w:b/>
          <w:i/>
          <w:color w:val="000000"/>
          <w:sz w:val="22"/>
        </w:rPr>
        <w:t xml:space="preserve">C5 = </w:t>
      </w:r>
      <w:r w:rsidRPr="00003E5E">
        <w:rPr>
          <w:b/>
          <w:color w:val="000000"/>
        </w:rPr>
        <w:t>1.26</w:t>
      </w:r>
    </w:p>
    <w:p w14:paraId="6C6757B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Площадь открытой поверхности материала в кузове,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19.2</w:t>
      </w:r>
    </w:p>
    <w:p w14:paraId="536ECC7A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Перевозимый материал: Песчаник</w:t>
      </w:r>
    </w:p>
    <w:p w14:paraId="6BBC512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62C0586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перевозимого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9</w:t>
      </w:r>
    </w:p>
    <w:p w14:paraId="4629E57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перевозимого материала (табл.3.1.4), </w:t>
      </w:r>
      <w:r w:rsidRPr="00003E5E">
        <w:rPr>
          <w:b/>
          <w:i/>
          <w:color w:val="000000"/>
          <w:sz w:val="22"/>
        </w:rPr>
        <w:t xml:space="preserve">K5M = </w:t>
      </w:r>
      <w:r w:rsidRPr="00003E5E">
        <w:rPr>
          <w:b/>
          <w:color w:val="000000"/>
        </w:rPr>
        <w:t>0.2</w:t>
      </w:r>
    </w:p>
    <w:p w14:paraId="75258F1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087078C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095F344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3535C6A7" w14:textId="77777777" w:rsidR="00003E5E" w:rsidRPr="00003E5E" w:rsidRDefault="00003E5E" w:rsidP="00003E5E">
      <w:pPr>
        <w:rPr>
          <w:b/>
          <w:color w:val="000000"/>
        </w:rPr>
      </w:pPr>
    </w:p>
    <w:p w14:paraId="4B106854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181AB9F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71F0CE2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(3.3.1),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C1 · C2 · C3 · K5 · C7 · N · L · Q1 / 3600 + C4 · C5 · K5M · Q · S · N1 = </w:t>
      </w:r>
      <w:r w:rsidRPr="00003E5E">
        <w:rPr>
          <w:b/>
          <w:color w:val="000000"/>
        </w:rPr>
        <w:t>2.5 · 2.75 · 1 · 0.2 · 0.01 · 6 · 1.5 · 1450 / 3600 + 1.45 · 1.26 · 0.2 · 0.005 · 19.2 · 2 = 0.12</w:t>
      </w:r>
    </w:p>
    <w:p w14:paraId="705AD42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(3.3.2),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0.0864 · G · (365-(TSP + TD)) = </w:t>
      </w:r>
      <w:r w:rsidRPr="00003E5E">
        <w:rPr>
          <w:b/>
          <w:color w:val="000000"/>
        </w:rPr>
        <w:t>0.0864 · 0.12 · (365-(150 + 30)) = 1.918</w:t>
      </w:r>
    </w:p>
    <w:p w14:paraId="3C17E1A8" w14:textId="77777777" w:rsidR="00003E5E" w:rsidRPr="00003E5E" w:rsidRDefault="00003E5E" w:rsidP="00003E5E">
      <w:pPr>
        <w:rPr>
          <w:b/>
          <w:color w:val="000000"/>
        </w:rPr>
      </w:pPr>
    </w:p>
    <w:p w14:paraId="485DDA9C" w14:textId="77777777" w:rsidR="00003E5E" w:rsidRPr="00003E5E" w:rsidRDefault="00003E5E" w:rsidP="00003E5E">
      <w:pPr>
        <w:rPr>
          <w:b/>
          <w:i/>
          <w:color w:val="000000"/>
          <w:sz w:val="22"/>
        </w:rPr>
      </w:pPr>
      <w:r w:rsidRPr="00003E5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003E5E" w14:paraId="7F3D8D3F" w14:textId="77777777" w:rsidTr="00003E5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41E7" w14:textId="7760AF8E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00C1" w14:textId="533BDC96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AAAE" w14:textId="3A8A460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A264" w14:textId="65AD44B8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03E5E" w14:paraId="7B850C12" w14:textId="77777777" w:rsidTr="00003E5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4C27" w14:textId="3A2D030E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6F6D" w14:textId="6BDAF4F1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7AB8" w14:textId="49F3BEFB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0.12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C1AD" w14:textId="26F27FB9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1.918</w:t>
            </w:r>
          </w:p>
        </w:tc>
      </w:tr>
    </w:tbl>
    <w:p w14:paraId="67D37579" w14:textId="7B38AD50" w:rsidR="00003E5E" w:rsidRPr="00003E5E" w:rsidRDefault="00003E5E" w:rsidP="00003E5E">
      <w:pPr>
        <w:rPr>
          <w:color w:val="000000"/>
          <w:sz w:val="22"/>
        </w:rPr>
      </w:pPr>
    </w:p>
    <w:p w14:paraId="1EF813E2" w14:textId="77777777" w:rsidR="00003E5E" w:rsidRPr="00003E5E" w:rsidRDefault="00003E5E" w:rsidP="00003E5E">
      <w:pPr>
        <w:rPr>
          <w:color w:val="000000"/>
          <w:sz w:val="22"/>
        </w:rPr>
      </w:pPr>
    </w:p>
    <w:p w14:paraId="0A1F2365" w14:textId="77777777" w:rsidR="00003E5E" w:rsidRPr="00003E5E" w:rsidRDefault="00003E5E" w:rsidP="00003E5E">
      <w:pPr>
        <w:rPr>
          <w:b/>
          <w:i/>
          <w:color w:val="000000"/>
          <w:sz w:val="22"/>
        </w:rPr>
      </w:pPr>
    </w:p>
    <w:p w14:paraId="242EC5EC" w14:textId="77777777" w:rsidR="00003E5E" w:rsidRPr="00003E5E" w:rsidRDefault="00003E5E" w:rsidP="00003E5E">
      <w:pPr>
        <w:rPr>
          <w:b/>
          <w:i/>
          <w:color w:val="000000"/>
          <w:sz w:val="22"/>
        </w:rPr>
      </w:pPr>
    </w:p>
    <w:p w14:paraId="0B8DC886" w14:textId="77777777" w:rsidR="00003E5E" w:rsidRPr="00003E5E" w:rsidRDefault="00003E5E" w:rsidP="00003E5E">
      <w:pPr>
        <w:rPr>
          <w:b/>
          <w:i/>
          <w:color w:val="000000"/>
          <w:sz w:val="22"/>
        </w:rPr>
      </w:pPr>
    </w:p>
    <w:p w14:paraId="493870A1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ЭРА v3.0.406</w:t>
      </w:r>
    </w:p>
    <w:p w14:paraId="2A84E2A2" w14:textId="77777777" w:rsidR="00003E5E" w:rsidRPr="00003E5E" w:rsidRDefault="00003E5E" w:rsidP="00003E5E">
      <w:pPr>
        <w:rPr>
          <w:color w:val="000000"/>
          <w:sz w:val="22"/>
        </w:rPr>
      </w:pPr>
    </w:p>
    <w:p w14:paraId="117FF8EC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Дата:16.10.25 Время:14:56:28</w:t>
      </w:r>
    </w:p>
    <w:p w14:paraId="5D88EF74" w14:textId="77777777" w:rsidR="00003E5E" w:rsidRPr="00003E5E" w:rsidRDefault="00003E5E" w:rsidP="00003E5E">
      <w:pPr>
        <w:rPr>
          <w:color w:val="000000"/>
          <w:sz w:val="22"/>
        </w:rPr>
      </w:pPr>
    </w:p>
    <w:p w14:paraId="4BA747B3" w14:textId="77777777" w:rsidR="00003E5E" w:rsidRPr="00003E5E" w:rsidRDefault="00003E5E" w:rsidP="00003E5E">
      <w:pPr>
        <w:jc w:val="center"/>
        <w:rPr>
          <w:b/>
          <w:color w:val="000000"/>
          <w:sz w:val="28"/>
        </w:rPr>
      </w:pPr>
      <w:r w:rsidRPr="00003E5E">
        <w:rPr>
          <w:b/>
          <w:color w:val="000000"/>
          <w:sz w:val="28"/>
        </w:rPr>
        <w:t xml:space="preserve">               РАСЧЕТ ВАЛОВЫХ ВЫБРОСОВ</w:t>
      </w:r>
    </w:p>
    <w:p w14:paraId="3CE6BA0B" w14:textId="77777777" w:rsidR="00003E5E" w:rsidRPr="00003E5E" w:rsidRDefault="00003E5E" w:rsidP="00003E5E">
      <w:pPr>
        <w:jc w:val="center"/>
        <w:rPr>
          <w:b/>
          <w:color w:val="000000"/>
          <w:sz w:val="28"/>
        </w:rPr>
      </w:pPr>
    </w:p>
    <w:p w14:paraId="02CB272E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Город: 225, Жанааркинский район, Улытау</w:t>
      </w:r>
    </w:p>
    <w:p w14:paraId="1F7960D7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1882B94B" w14:textId="77777777" w:rsidR="00003E5E" w:rsidRPr="00003E5E" w:rsidRDefault="00003E5E" w:rsidP="00003E5E">
      <w:pPr>
        <w:rPr>
          <w:color w:val="000000"/>
          <w:sz w:val="22"/>
        </w:rPr>
      </w:pPr>
    </w:p>
    <w:p w14:paraId="4B287F8E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Источник загрязнения: 6013, Пылящая поверхность</w:t>
      </w:r>
    </w:p>
    <w:p w14:paraId="33A11C9F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Источник выделения: 6013 01, Заправка техники</w:t>
      </w:r>
    </w:p>
    <w:p w14:paraId="459DD9A8" w14:textId="77777777" w:rsidR="00003E5E" w:rsidRPr="00003E5E" w:rsidRDefault="00003E5E" w:rsidP="00003E5E">
      <w:pPr>
        <w:rPr>
          <w:color w:val="000000"/>
          <w:sz w:val="22"/>
        </w:rPr>
      </w:pPr>
    </w:p>
    <w:p w14:paraId="34B39AF2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Список литературы:</w:t>
      </w:r>
    </w:p>
    <w:p w14:paraId="18DE4338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lastRenderedPageBreak/>
        <w:t>Методические указания по определению выбросов загрязняющих</w:t>
      </w:r>
    </w:p>
    <w:p w14:paraId="2E531ECC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веществ в атмосферу из резервуаров РНД 211.2.02.09-2004. Астана, 2005</w:t>
      </w:r>
    </w:p>
    <w:p w14:paraId="0A614788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Расчет по п. 9</w:t>
      </w:r>
    </w:p>
    <w:p w14:paraId="4EDA1F93" w14:textId="77777777" w:rsidR="00003E5E" w:rsidRPr="00003E5E" w:rsidRDefault="00003E5E" w:rsidP="00003E5E">
      <w:pPr>
        <w:rPr>
          <w:color w:val="000000"/>
          <w:sz w:val="22"/>
        </w:rPr>
      </w:pPr>
    </w:p>
    <w:p w14:paraId="3AE226F1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Нефтепродукт:Дизельное топливо</w:t>
      </w:r>
    </w:p>
    <w:p w14:paraId="4A92517E" w14:textId="77777777" w:rsidR="00003E5E" w:rsidRPr="00003E5E" w:rsidRDefault="00003E5E" w:rsidP="00003E5E">
      <w:pPr>
        <w:rPr>
          <w:color w:val="000000"/>
          <w:sz w:val="22"/>
        </w:rPr>
      </w:pPr>
    </w:p>
    <w:p w14:paraId="2F1E698F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Климатическая зона: вторая - северные области РК (прил. 17)</w:t>
      </w:r>
    </w:p>
    <w:p w14:paraId="552CC2F6" w14:textId="77777777" w:rsidR="00003E5E" w:rsidRPr="00003E5E" w:rsidRDefault="00003E5E" w:rsidP="00003E5E">
      <w:pPr>
        <w:rPr>
          <w:color w:val="000000"/>
          <w:sz w:val="22"/>
        </w:rPr>
      </w:pPr>
    </w:p>
    <w:p w14:paraId="036EEB3B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Расчет выбросов от топливораздаточных колонок (ТРК)</w:t>
      </w:r>
    </w:p>
    <w:p w14:paraId="0D5F74FA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____________________________________________________________</w:t>
      </w:r>
    </w:p>
    <w:p w14:paraId="74F53654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Максимальная концентрация паров нефтепродукта при заполнении</w:t>
      </w:r>
    </w:p>
    <w:p w14:paraId="4D16E1F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баков автомашин, г/м3 (Прил. 12), </w:t>
      </w:r>
      <w:r w:rsidRPr="00003E5E">
        <w:rPr>
          <w:b/>
          <w:i/>
          <w:color w:val="000000"/>
          <w:sz w:val="22"/>
        </w:rPr>
        <w:t xml:space="preserve">CMAX = </w:t>
      </w:r>
      <w:r w:rsidRPr="00003E5E">
        <w:rPr>
          <w:b/>
          <w:color w:val="000000"/>
        </w:rPr>
        <w:t>3.14</w:t>
      </w:r>
    </w:p>
    <w:p w14:paraId="20D32ED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отпускаемого нефтепродукта в осенне-зимний период, м3, </w:t>
      </w:r>
      <w:r w:rsidRPr="00003E5E">
        <w:rPr>
          <w:b/>
          <w:i/>
          <w:color w:val="000000"/>
          <w:sz w:val="22"/>
        </w:rPr>
        <w:t xml:space="preserve">QOZ = </w:t>
      </w:r>
      <w:r w:rsidRPr="00003E5E">
        <w:rPr>
          <w:b/>
          <w:color w:val="000000"/>
        </w:rPr>
        <w:t>5000</w:t>
      </w:r>
    </w:p>
    <w:p w14:paraId="51AF8CE3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Концентрация паров нефтепродукта при заполнении</w:t>
      </w:r>
    </w:p>
    <w:p w14:paraId="3D8547D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баков автомашин в осенне-зимний период, г/м3 (Прил. 15), </w:t>
      </w:r>
      <w:r w:rsidRPr="00003E5E">
        <w:rPr>
          <w:b/>
          <w:i/>
          <w:color w:val="000000"/>
          <w:sz w:val="22"/>
        </w:rPr>
        <w:t xml:space="preserve">CAMOZ = </w:t>
      </w:r>
      <w:r w:rsidRPr="00003E5E">
        <w:rPr>
          <w:b/>
          <w:color w:val="000000"/>
        </w:rPr>
        <w:t>1.6</w:t>
      </w:r>
    </w:p>
    <w:p w14:paraId="758B937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отпускаемого нефтепродукта в весенне-летний период, м3, </w:t>
      </w:r>
      <w:r w:rsidRPr="00003E5E">
        <w:rPr>
          <w:b/>
          <w:i/>
          <w:color w:val="000000"/>
          <w:sz w:val="22"/>
        </w:rPr>
        <w:t xml:space="preserve">QVL = </w:t>
      </w:r>
      <w:r w:rsidRPr="00003E5E">
        <w:rPr>
          <w:b/>
          <w:color w:val="000000"/>
        </w:rPr>
        <w:t>5000</w:t>
      </w:r>
    </w:p>
    <w:p w14:paraId="36A8F55B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Концентрация паров нефтепродукта при заполнении</w:t>
      </w:r>
    </w:p>
    <w:p w14:paraId="705BF07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баков автомашин в весенне-летний период, г/м3 (Прил. 15), </w:t>
      </w:r>
      <w:r w:rsidRPr="00003E5E">
        <w:rPr>
          <w:b/>
          <w:i/>
          <w:color w:val="000000"/>
          <w:sz w:val="22"/>
        </w:rPr>
        <w:t xml:space="preserve">CAMVL = </w:t>
      </w:r>
      <w:r w:rsidRPr="00003E5E">
        <w:rPr>
          <w:b/>
          <w:color w:val="000000"/>
        </w:rPr>
        <w:t>2.2</w:t>
      </w:r>
    </w:p>
    <w:p w14:paraId="113136F2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Производительность одного рукава ТРК</w:t>
      </w:r>
    </w:p>
    <w:p w14:paraId="6A3EDFB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(с учетом дискретности работы), м3/час, </w:t>
      </w:r>
      <w:r w:rsidRPr="00003E5E">
        <w:rPr>
          <w:b/>
          <w:i/>
          <w:color w:val="000000"/>
          <w:sz w:val="22"/>
        </w:rPr>
        <w:t xml:space="preserve">VTRK = </w:t>
      </w:r>
      <w:r w:rsidRPr="00003E5E">
        <w:rPr>
          <w:b/>
          <w:color w:val="000000"/>
        </w:rPr>
        <w:t>0.4</w:t>
      </w:r>
    </w:p>
    <w:p w14:paraId="2A1BC098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Количество одновременно работающих рукавов ТРК, отпускающих</w:t>
      </w:r>
    </w:p>
    <w:p w14:paraId="3AF2CB0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выбранный вид нефтепродукта, </w:t>
      </w:r>
      <w:r w:rsidRPr="00003E5E">
        <w:rPr>
          <w:b/>
          <w:i/>
          <w:color w:val="000000"/>
          <w:sz w:val="22"/>
        </w:rPr>
        <w:t xml:space="preserve">NN = </w:t>
      </w:r>
      <w:r w:rsidRPr="00003E5E">
        <w:rPr>
          <w:b/>
          <w:color w:val="000000"/>
        </w:rPr>
        <w:t>2</w:t>
      </w:r>
    </w:p>
    <w:p w14:paraId="6693D235" w14:textId="77777777" w:rsidR="00003E5E" w:rsidRPr="00003E5E" w:rsidRDefault="00003E5E" w:rsidP="00003E5E">
      <w:pPr>
        <w:rPr>
          <w:b/>
          <w:color w:val="000000"/>
        </w:rPr>
      </w:pPr>
    </w:p>
    <w:p w14:paraId="7DF8359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из разовых выброс при заполнении баков, г/с (9.2.2), </w:t>
      </w:r>
      <w:r w:rsidRPr="00003E5E">
        <w:rPr>
          <w:b/>
          <w:i/>
          <w:color w:val="000000"/>
          <w:sz w:val="22"/>
        </w:rPr>
        <w:t xml:space="preserve">GB = </w:t>
      </w:r>
      <w:r w:rsidRPr="00003E5E">
        <w:rPr>
          <w:b/>
          <w:i/>
          <w:color w:val="000000"/>
        </w:rPr>
        <w:t xml:space="preserve">NN · CMAX · VTRK / 3600 = </w:t>
      </w:r>
      <w:r w:rsidRPr="00003E5E">
        <w:rPr>
          <w:b/>
          <w:color w:val="000000"/>
        </w:rPr>
        <w:t>2 · 3.14 · 0.4 / 3600 = 0.000698</w:t>
      </w:r>
    </w:p>
    <w:p w14:paraId="582AF3E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Выбросы при закачке в баки автомобилей, т/год (9.2.7), </w:t>
      </w:r>
      <w:r w:rsidRPr="00003E5E">
        <w:rPr>
          <w:b/>
          <w:i/>
          <w:color w:val="000000"/>
          <w:sz w:val="22"/>
        </w:rPr>
        <w:t xml:space="preserve">MBA = </w:t>
      </w:r>
      <w:r>
        <w:rPr>
          <w:b/>
          <w:i/>
          <w:color w:val="000000"/>
        </w:rPr>
        <w:t>(CAMOZ · QOZ + CAMVL ·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(1.6 · 5000 + 2.2 · 5000)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003E5E">
        <w:rPr>
          <w:b/>
          <w:color w:val="000000"/>
        </w:rPr>
        <w:t>0.019</w:t>
      </w:r>
    </w:p>
    <w:p w14:paraId="11EFE2E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Удельный выброс при проливах, г/м3, </w:t>
      </w:r>
      <w:r w:rsidRPr="00003E5E">
        <w:rPr>
          <w:b/>
          <w:i/>
          <w:color w:val="000000"/>
          <w:sz w:val="22"/>
        </w:rPr>
        <w:t xml:space="preserve">J = </w:t>
      </w:r>
      <w:r w:rsidRPr="00003E5E">
        <w:rPr>
          <w:b/>
          <w:color w:val="000000"/>
        </w:rPr>
        <w:t>50</w:t>
      </w:r>
    </w:p>
    <w:p w14:paraId="4519B7C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Выбросы паров нефтепродукта при проливах на ТРК, т/год (9.2.8), </w:t>
      </w:r>
      <w:r w:rsidRPr="00003E5E">
        <w:rPr>
          <w:b/>
          <w:i/>
          <w:color w:val="000000"/>
          <w:sz w:val="22"/>
        </w:rPr>
        <w:t xml:space="preserve">MPRA = </w:t>
      </w:r>
      <w:r>
        <w:rPr>
          <w:b/>
          <w:i/>
          <w:color w:val="000000"/>
        </w:rPr>
        <w:t>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50 · (5000 + 5000)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003E5E">
        <w:rPr>
          <w:b/>
          <w:color w:val="000000"/>
        </w:rPr>
        <w:t>0.25</w:t>
      </w:r>
    </w:p>
    <w:p w14:paraId="6EA09EE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(9.2.6), </w:t>
      </w:r>
      <w:r w:rsidRPr="00003E5E">
        <w:rPr>
          <w:b/>
          <w:i/>
          <w:color w:val="000000"/>
          <w:sz w:val="22"/>
        </w:rPr>
        <w:t xml:space="preserve">MTRK = </w:t>
      </w:r>
      <w:r w:rsidRPr="00003E5E">
        <w:rPr>
          <w:b/>
          <w:i/>
          <w:color w:val="000000"/>
        </w:rPr>
        <w:t xml:space="preserve">MBA + MPRA = </w:t>
      </w:r>
      <w:r w:rsidRPr="00003E5E">
        <w:rPr>
          <w:b/>
          <w:color w:val="000000"/>
        </w:rPr>
        <w:t>0.019 + 0.25 = 0.269</w:t>
      </w:r>
    </w:p>
    <w:p w14:paraId="72BEAE52" w14:textId="77777777" w:rsidR="00003E5E" w:rsidRPr="00003E5E" w:rsidRDefault="00003E5E" w:rsidP="00003E5E">
      <w:pPr>
        <w:rPr>
          <w:b/>
          <w:color w:val="000000"/>
        </w:rPr>
      </w:pPr>
    </w:p>
    <w:p w14:paraId="644B2642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68602D84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6B307B3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Концентрация ЗВ в парах, % масс (Прил. 14), </w:t>
      </w:r>
      <w:r w:rsidRPr="00003E5E">
        <w:rPr>
          <w:b/>
          <w:i/>
          <w:color w:val="000000"/>
          <w:sz w:val="22"/>
        </w:rPr>
        <w:t xml:space="preserve">CI = </w:t>
      </w:r>
      <w:r w:rsidRPr="00003E5E">
        <w:rPr>
          <w:b/>
          <w:color w:val="000000"/>
        </w:rPr>
        <w:t>99.72</w:t>
      </w:r>
    </w:p>
    <w:p w14:paraId="4C27D60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(5.2.5), </w:t>
      </w:r>
      <w:r w:rsidRPr="00003E5E">
        <w:rPr>
          <w:b/>
          <w:i/>
          <w:color w:val="000000"/>
          <w:sz w:val="22"/>
        </w:rPr>
        <w:t xml:space="preserve">_M_ = </w:t>
      </w:r>
      <w:r w:rsidRPr="00003E5E">
        <w:rPr>
          <w:b/>
          <w:i/>
          <w:color w:val="000000"/>
        </w:rPr>
        <w:t xml:space="preserve">CI · M / 100 = </w:t>
      </w:r>
      <w:r w:rsidRPr="00003E5E">
        <w:rPr>
          <w:b/>
          <w:color w:val="000000"/>
        </w:rPr>
        <w:t>99.72 · 0.269 / 100 = 0.2682468</w:t>
      </w:r>
    </w:p>
    <w:p w14:paraId="4B4FF57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из разовых выброс, г/с (5.2.4), </w:t>
      </w:r>
      <w:r w:rsidRPr="00003E5E">
        <w:rPr>
          <w:b/>
          <w:i/>
          <w:color w:val="000000"/>
          <w:sz w:val="22"/>
        </w:rPr>
        <w:t xml:space="preserve">_G_ = </w:t>
      </w:r>
      <w:r w:rsidRPr="00003E5E">
        <w:rPr>
          <w:b/>
          <w:i/>
          <w:color w:val="000000"/>
        </w:rPr>
        <w:t xml:space="preserve">CI · G / 100 = </w:t>
      </w:r>
      <w:r w:rsidRPr="00003E5E">
        <w:rPr>
          <w:b/>
          <w:color w:val="000000"/>
        </w:rPr>
        <w:t>99.72 · 0.000698 / 100 = 0.0006960456</w:t>
      </w:r>
    </w:p>
    <w:p w14:paraId="69051EEB" w14:textId="77777777" w:rsidR="00003E5E" w:rsidRPr="00003E5E" w:rsidRDefault="00003E5E" w:rsidP="00003E5E">
      <w:pPr>
        <w:rPr>
          <w:b/>
          <w:color w:val="000000"/>
        </w:rPr>
      </w:pPr>
    </w:p>
    <w:p w14:paraId="40BF304D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0333 Сероводород (Дигидросульфид) (518)</w:t>
      </w:r>
    </w:p>
    <w:p w14:paraId="5D27312A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13C7A68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Концентрация ЗВ в парах, % масс (Прил. 14), </w:t>
      </w:r>
      <w:r w:rsidRPr="00003E5E">
        <w:rPr>
          <w:b/>
          <w:i/>
          <w:color w:val="000000"/>
          <w:sz w:val="22"/>
        </w:rPr>
        <w:t xml:space="preserve">CI = </w:t>
      </w:r>
      <w:r w:rsidRPr="00003E5E">
        <w:rPr>
          <w:b/>
          <w:color w:val="000000"/>
        </w:rPr>
        <w:t>0.28</w:t>
      </w:r>
    </w:p>
    <w:p w14:paraId="54E1812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(5.2.5), </w:t>
      </w:r>
      <w:r w:rsidRPr="00003E5E">
        <w:rPr>
          <w:b/>
          <w:i/>
          <w:color w:val="000000"/>
          <w:sz w:val="22"/>
        </w:rPr>
        <w:t xml:space="preserve">_M_ = </w:t>
      </w:r>
      <w:r w:rsidRPr="00003E5E">
        <w:rPr>
          <w:b/>
          <w:i/>
          <w:color w:val="000000"/>
        </w:rPr>
        <w:t xml:space="preserve">CI · M / 100 = </w:t>
      </w:r>
      <w:r w:rsidRPr="00003E5E">
        <w:rPr>
          <w:b/>
          <w:color w:val="000000"/>
        </w:rPr>
        <w:t>0.28 · 0.269 / 100 = 0.0007532</w:t>
      </w:r>
    </w:p>
    <w:p w14:paraId="268B9A4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из разовых выброс, г/с (5.2.4), </w:t>
      </w:r>
      <w:r w:rsidRPr="00003E5E">
        <w:rPr>
          <w:b/>
          <w:i/>
          <w:color w:val="000000"/>
          <w:sz w:val="22"/>
        </w:rPr>
        <w:t xml:space="preserve">_G_ = </w:t>
      </w:r>
      <w:r w:rsidRPr="00003E5E">
        <w:rPr>
          <w:b/>
          <w:i/>
          <w:color w:val="000000"/>
        </w:rPr>
        <w:t xml:space="preserve">CI · G / 100 = </w:t>
      </w:r>
      <w:r w:rsidRPr="00003E5E">
        <w:rPr>
          <w:b/>
          <w:color w:val="000000"/>
        </w:rPr>
        <w:t>0.28 · 0.000698 / 100 = 0.0000019544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003E5E" w14:paraId="4D538849" w14:textId="77777777" w:rsidTr="00003E5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2EBD" w14:textId="18A0282C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EEE7C" w14:textId="5331D6AE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0057B" w14:textId="3A05C1FB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1207" w14:textId="09EF7BD3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03E5E" w14:paraId="08D270F5" w14:textId="77777777" w:rsidTr="00003E5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DBA6" w14:textId="0C442679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54D6" w14:textId="2D849DAA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4DF0" w14:textId="53A154F4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0.0000019544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D2DE" w14:textId="6F44F871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0.0007532</w:t>
            </w:r>
          </w:p>
        </w:tc>
      </w:tr>
      <w:tr w:rsidR="00003E5E" w14:paraId="497300B9" w14:textId="77777777" w:rsidTr="00003E5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23A2" w14:textId="5BEF99DE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EE2B" w14:textId="11EEB045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CC3F" w14:textId="0CECF9A5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0.0006960456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8AFF" w14:textId="7A31F9B7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0.2682468</w:t>
            </w:r>
          </w:p>
        </w:tc>
      </w:tr>
    </w:tbl>
    <w:p w14:paraId="57E708A6" w14:textId="1036EF6B" w:rsidR="00003E5E" w:rsidRPr="00003E5E" w:rsidRDefault="00003E5E" w:rsidP="00003E5E">
      <w:pPr>
        <w:rPr>
          <w:color w:val="000000"/>
          <w:sz w:val="22"/>
        </w:rPr>
      </w:pPr>
    </w:p>
    <w:p w14:paraId="7BB342B3" w14:textId="77777777" w:rsidR="00003E5E" w:rsidRPr="00003E5E" w:rsidRDefault="00003E5E" w:rsidP="00003E5E">
      <w:pPr>
        <w:rPr>
          <w:color w:val="000000"/>
          <w:sz w:val="22"/>
        </w:rPr>
      </w:pPr>
    </w:p>
    <w:p w14:paraId="15165C41" w14:textId="77777777" w:rsidR="00003E5E" w:rsidRPr="00003E5E" w:rsidRDefault="00003E5E" w:rsidP="00003E5E">
      <w:pPr>
        <w:rPr>
          <w:b/>
          <w:i/>
          <w:color w:val="000000"/>
          <w:sz w:val="22"/>
        </w:rPr>
      </w:pPr>
    </w:p>
    <w:p w14:paraId="7B2430C6" w14:textId="77777777" w:rsidR="00003E5E" w:rsidRPr="00003E5E" w:rsidRDefault="00003E5E" w:rsidP="00003E5E">
      <w:pPr>
        <w:rPr>
          <w:b/>
          <w:i/>
          <w:color w:val="000000"/>
          <w:sz w:val="22"/>
        </w:rPr>
      </w:pPr>
    </w:p>
    <w:p w14:paraId="068C6F2C" w14:textId="77777777" w:rsidR="00003E5E" w:rsidRPr="00003E5E" w:rsidRDefault="00003E5E" w:rsidP="00003E5E">
      <w:pPr>
        <w:rPr>
          <w:b/>
          <w:i/>
          <w:color w:val="000000"/>
          <w:sz w:val="22"/>
        </w:rPr>
      </w:pPr>
    </w:p>
    <w:p w14:paraId="732AF302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ЭРА v3.0.406</w:t>
      </w:r>
    </w:p>
    <w:p w14:paraId="5616D286" w14:textId="77777777" w:rsidR="00003E5E" w:rsidRPr="00003E5E" w:rsidRDefault="00003E5E" w:rsidP="00003E5E">
      <w:pPr>
        <w:rPr>
          <w:color w:val="000000"/>
          <w:sz w:val="22"/>
        </w:rPr>
      </w:pPr>
    </w:p>
    <w:p w14:paraId="770FC71E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Дата:16.10.25 Время:18:21:44</w:t>
      </w:r>
    </w:p>
    <w:p w14:paraId="2107967A" w14:textId="77777777" w:rsidR="00003E5E" w:rsidRPr="00003E5E" w:rsidRDefault="00003E5E" w:rsidP="00003E5E">
      <w:pPr>
        <w:rPr>
          <w:color w:val="000000"/>
          <w:sz w:val="22"/>
        </w:rPr>
      </w:pPr>
    </w:p>
    <w:p w14:paraId="03866016" w14:textId="77777777" w:rsidR="00003E5E" w:rsidRPr="00003E5E" w:rsidRDefault="00003E5E" w:rsidP="00003E5E">
      <w:pPr>
        <w:jc w:val="center"/>
        <w:rPr>
          <w:b/>
          <w:color w:val="000000"/>
          <w:sz w:val="28"/>
        </w:rPr>
      </w:pPr>
      <w:r w:rsidRPr="00003E5E">
        <w:rPr>
          <w:b/>
          <w:color w:val="000000"/>
          <w:sz w:val="28"/>
        </w:rPr>
        <w:t xml:space="preserve">               РАСЧЕТ ВАЛОВЫХ ВЫБРОСОВ</w:t>
      </w:r>
    </w:p>
    <w:p w14:paraId="661ED350" w14:textId="77777777" w:rsidR="00003E5E" w:rsidRPr="00003E5E" w:rsidRDefault="00003E5E" w:rsidP="00003E5E">
      <w:pPr>
        <w:jc w:val="center"/>
        <w:rPr>
          <w:b/>
          <w:color w:val="000000"/>
          <w:sz w:val="28"/>
        </w:rPr>
      </w:pPr>
    </w:p>
    <w:p w14:paraId="00867200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Город: 225, Жанааркинский район, Улытау</w:t>
      </w:r>
    </w:p>
    <w:p w14:paraId="08362375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Объект: 0006, Вариант 1 ТОО "BAZA Construction", месторождение Западный-Камыс</w:t>
      </w:r>
    </w:p>
    <w:p w14:paraId="7AB8484C" w14:textId="77777777" w:rsidR="00003E5E" w:rsidRPr="00003E5E" w:rsidRDefault="00003E5E" w:rsidP="00003E5E">
      <w:pPr>
        <w:rPr>
          <w:color w:val="000000"/>
          <w:sz w:val="22"/>
        </w:rPr>
      </w:pPr>
    </w:p>
    <w:p w14:paraId="32F12C88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Источник загрязнения: 6010, Пылящая повехность</w:t>
      </w:r>
    </w:p>
    <w:p w14:paraId="4621194A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Источник выделения: 6010 01, Склад ПРС №1</w:t>
      </w:r>
    </w:p>
    <w:p w14:paraId="2978DE86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Список литературы:</w:t>
      </w:r>
    </w:p>
    <w:p w14:paraId="343FCC63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625221BE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0FFBFA09" w14:textId="77777777" w:rsidR="00003E5E" w:rsidRPr="00003E5E" w:rsidRDefault="00003E5E" w:rsidP="00003E5E">
      <w:pPr>
        <w:rPr>
          <w:color w:val="000000"/>
          <w:sz w:val="22"/>
        </w:rPr>
      </w:pPr>
    </w:p>
    <w:p w14:paraId="7D267995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24842F90" w14:textId="77777777" w:rsidR="00003E5E" w:rsidRPr="00003E5E" w:rsidRDefault="00003E5E" w:rsidP="00003E5E">
      <w:pPr>
        <w:rPr>
          <w:color w:val="000000"/>
          <w:sz w:val="22"/>
        </w:rPr>
      </w:pPr>
    </w:p>
    <w:p w14:paraId="62C9D05A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1E328826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Песчано-гравийная смесь (ПГС)</w:t>
      </w:r>
    </w:p>
    <w:p w14:paraId="27CD9559" w14:textId="77777777" w:rsidR="00003E5E" w:rsidRPr="00003E5E" w:rsidRDefault="00003E5E" w:rsidP="00003E5E">
      <w:pPr>
        <w:rPr>
          <w:color w:val="000000"/>
          <w:sz w:val="22"/>
        </w:rPr>
      </w:pPr>
    </w:p>
    <w:p w14:paraId="05C93D33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68AD50A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27FC889F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34B71EEE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274B117D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3D937B7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3CB608F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5AB7DCD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4A19DCA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4DB532B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680F6FC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1F59248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0A8C451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40</w:t>
      </w:r>
    </w:p>
    <w:p w14:paraId="20C5AC7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0.5</w:t>
      </w:r>
    </w:p>
    <w:p w14:paraId="6807B1C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3A61417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1663429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0.002</w:t>
      </w:r>
    </w:p>
    <w:p w14:paraId="3898589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11164C5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771B379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20EDCDF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71994FF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0.5 · 0.002 · 9999 · (1-0.85) = 0.37</w:t>
      </w:r>
    </w:p>
    <w:p w14:paraId="7DD97C6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0.5 · 0.002 · 9999 · (365-(150 + 30)) · (1-0.85) = 4.17</w:t>
      </w:r>
    </w:p>
    <w:p w14:paraId="4BB2DF5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0 + 0.37 = 0.37</w:t>
      </w:r>
    </w:p>
    <w:p w14:paraId="387AFFA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lastRenderedPageBreak/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0 + 4.17 = 4.17</w:t>
      </w:r>
    </w:p>
    <w:p w14:paraId="2963BB4F" w14:textId="77777777" w:rsidR="00003E5E" w:rsidRPr="00003E5E" w:rsidRDefault="00003E5E" w:rsidP="00003E5E">
      <w:pPr>
        <w:rPr>
          <w:b/>
          <w:color w:val="000000"/>
        </w:rPr>
      </w:pPr>
    </w:p>
    <w:p w14:paraId="3DB0FB31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4E0850A1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Песчано-гравийная смесь (ПГС)</w:t>
      </w:r>
    </w:p>
    <w:p w14:paraId="0EC4ACF7" w14:textId="77777777" w:rsidR="00003E5E" w:rsidRPr="00003E5E" w:rsidRDefault="00003E5E" w:rsidP="00003E5E">
      <w:pPr>
        <w:rPr>
          <w:color w:val="000000"/>
          <w:sz w:val="22"/>
        </w:rPr>
      </w:pPr>
    </w:p>
    <w:p w14:paraId="7B0BDD10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99C45B3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341004CF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2C717A60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2F70A78D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31D5447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5923DCB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07DE882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45BA325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0664D63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17173AB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38A8AA3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14F444C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40</w:t>
      </w:r>
    </w:p>
    <w:p w14:paraId="180DBAF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0.5</w:t>
      </w:r>
    </w:p>
    <w:p w14:paraId="44FC5E3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13B80D7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4197A77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0.002</w:t>
      </w:r>
    </w:p>
    <w:p w14:paraId="2B5A1C5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34CC201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35034FF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6175A01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37C2FD5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0.5 · 0.002 · 9999 · (1-0.85) = 0.37</w:t>
      </w:r>
    </w:p>
    <w:p w14:paraId="7BB2DA5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0.5 · 0.002 · 9999 · (365-(150 + 30)) · (1-0.85) = 4.17</w:t>
      </w:r>
    </w:p>
    <w:p w14:paraId="7089F74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0.37 + 0.37 = 0.74</w:t>
      </w:r>
    </w:p>
    <w:p w14:paraId="4CC4637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4.17 + 4.17 = 8.34</w:t>
      </w:r>
    </w:p>
    <w:p w14:paraId="387160A2" w14:textId="77777777" w:rsidR="00003E5E" w:rsidRPr="00003E5E" w:rsidRDefault="00003E5E" w:rsidP="00003E5E">
      <w:pPr>
        <w:rPr>
          <w:b/>
          <w:color w:val="000000"/>
        </w:rPr>
      </w:pPr>
    </w:p>
    <w:p w14:paraId="1B65C4B9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5A5F20E6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Песчано-гравийная смесь (ПГС)</w:t>
      </w:r>
    </w:p>
    <w:p w14:paraId="12E7273E" w14:textId="77777777" w:rsidR="00003E5E" w:rsidRPr="00003E5E" w:rsidRDefault="00003E5E" w:rsidP="00003E5E">
      <w:pPr>
        <w:rPr>
          <w:color w:val="000000"/>
          <w:sz w:val="22"/>
        </w:rPr>
      </w:pPr>
    </w:p>
    <w:p w14:paraId="4FB02388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D91669D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01A19829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3C7D42C5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76E36CA0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0484FD9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475CD33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79186C9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196248E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75D6C83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6383CC1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0887F7C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lastRenderedPageBreak/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2091820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40</w:t>
      </w:r>
    </w:p>
    <w:p w14:paraId="7FFE743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0.5</w:t>
      </w:r>
    </w:p>
    <w:p w14:paraId="0C2AF7C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28896D4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4435BD0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0.002</w:t>
      </w:r>
    </w:p>
    <w:p w14:paraId="1DD94B1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0605822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535ACAF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6565380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396D882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0.5 · 0.002 · 9999 · (1-0.85) = 0.37</w:t>
      </w:r>
    </w:p>
    <w:p w14:paraId="6E55254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0.5 · 0.002 · 9999 · (365-(150 + 30)) · (1-0.85) = 4.17</w:t>
      </w:r>
    </w:p>
    <w:p w14:paraId="7CEF7A4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0.74 + 0.37 = 1.11</w:t>
      </w:r>
    </w:p>
    <w:p w14:paraId="20D5FD7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8.34 + 4.17 = 12.5</w:t>
      </w:r>
    </w:p>
    <w:p w14:paraId="7EB2DE2E" w14:textId="77777777" w:rsidR="00003E5E" w:rsidRPr="00003E5E" w:rsidRDefault="00003E5E" w:rsidP="00003E5E">
      <w:pPr>
        <w:rPr>
          <w:b/>
          <w:color w:val="000000"/>
        </w:rPr>
      </w:pPr>
    </w:p>
    <w:p w14:paraId="0F4A682D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5B924CB2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Песчано-гравийная смесь (ПГС)</w:t>
      </w:r>
    </w:p>
    <w:p w14:paraId="72FD5929" w14:textId="77777777" w:rsidR="00003E5E" w:rsidRPr="00003E5E" w:rsidRDefault="00003E5E" w:rsidP="00003E5E">
      <w:pPr>
        <w:rPr>
          <w:color w:val="000000"/>
          <w:sz w:val="22"/>
        </w:rPr>
      </w:pPr>
    </w:p>
    <w:p w14:paraId="025C8BD5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AC63BC0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6DCFC8D7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05BC3E62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3E7036A8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28C62D1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636A321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363D511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483A14C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7F92982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443297F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12E4FBD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22F7AC1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40</w:t>
      </w:r>
    </w:p>
    <w:p w14:paraId="544BEE2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0.5</w:t>
      </w:r>
    </w:p>
    <w:p w14:paraId="41AFE26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1645F20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3FCD5AF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0.002</w:t>
      </w:r>
    </w:p>
    <w:p w14:paraId="72C9203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3F1ED89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57DA858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5F23F82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6DBB213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0.5 · 0.002 · 9999 · (1-0.85) = 0.37</w:t>
      </w:r>
    </w:p>
    <w:p w14:paraId="4F8A99A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0.5 · 0.002 · 9999 · (365-(150 + 30)) · (1-0.85) = 4.17</w:t>
      </w:r>
    </w:p>
    <w:p w14:paraId="066E286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1.11 + 0.37 = 1.48</w:t>
      </w:r>
    </w:p>
    <w:p w14:paraId="2D26971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12.5 + 4.17 = 16.67</w:t>
      </w:r>
    </w:p>
    <w:p w14:paraId="533200E2" w14:textId="77777777" w:rsidR="00003E5E" w:rsidRPr="00003E5E" w:rsidRDefault="00003E5E" w:rsidP="00003E5E">
      <w:pPr>
        <w:rPr>
          <w:b/>
          <w:color w:val="000000"/>
        </w:rPr>
      </w:pPr>
    </w:p>
    <w:p w14:paraId="266D2C09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2113B878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Песчано-гравийная смесь (ПГС)</w:t>
      </w:r>
    </w:p>
    <w:p w14:paraId="57C9926D" w14:textId="77777777" w:rsidR="00003E5E" w:rsidRPr="00003E5E" w:rsidRDefault="00003E5E" w:rsidP="00003E5E">
      <w:pPr>
        <w:rPr>
          <w:color w:val="000000"/>
          <w:sz w:val="22"/>
        </w:rPr>
      </w:pPr>
    </w:p>
    <w:p w14:paraId="789F2E40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5C2CE83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22C8540A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6F07BD16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419F5404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6EBF3DE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52D94C4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3D3808C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7D14751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312DAB6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3F7F69D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744C598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1856F8D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40</w:t>
      </w:r>
    </w:p>
    <w:p w14:paraId="3B7EA55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0.5</w:t>
      </w:r>
    </w:p>
    <w:p w14:paraId="0DFAC59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8091</w:t>
      </w:r>
    </w:p>
    <w:p w14:paraId="478E134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4B2C053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0.002</w:t>
      </w:r>
    </w:p>
    <w:p w14:paraId="0EAD396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399F021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5C23AC1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42BFA04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0CA85FF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0.5 · 0.002 · 8091 · (1-0.85) = 0.299</w:t>
      </w:r>
    </w:p>
    <w:p w14:paraId="7A1CC30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0.5 · 0.002 · 8091 · (365-(150 + 30)) · (1-0.85) = 3.375</w:t>
      </w:r>
    </w:p>
    <w:p w14:paraId="3D20D27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1.48 + 0.299 = 1.78</w:t>
      </w:r>
    </w:p>
    <w:p w14:paraId="4B10A27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16.67 + 3.375 = 20.05</w:t>
      </w:r>
    </w:p>
    <w:p w14:paraId="3C620FE5" w14:textId="77777777" w:rsidR="00003E5E" w:rsidRPr="00003E5E" w:rsidRDefault="00003E5E" w:rsidP="00003E5E">
      <w:pPr>
        <w:rPr>
          <w:b/>
          <w:color w:val="000000"/>
        </w:rPr>
      </w:pPr>
    </w:p>
    <w:p w14:paraId="7AA08AB4" w14:textId="77777777" w:rsidR="00003E5E" w:rsidRPr="00003E5E" w:rsidRDefault="00003E5E" w:rsidP="00003E5E">
      <w:pPr>
        <w:rPr>
          <w:b/>
          <w:i/>
          <w:color w:val="000000"/>
          <w:sz w:val="22"/>
        </w:rPr>
      </w:pPr>
      <w:r w:rsidRPr="00003E5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003E5E" w14:paraId="2FCF1B44" w14:textId="77777777" w:rsidTr="00003E5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A0C4" w14:textId="3755DE1D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3F58" w14:textId="7436D34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D907" w14:textId="7654355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AB503" w14:textId="178F2FD6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03E5E" w14:paraId="4E177E94" w14:textId="77777777" w:rsidTr="00003E5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CF79" w14:textId="765FDCBD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322A" w14:textId="56A42ADB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73F7" w14:textId="730CF87C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1.78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8433" w14:textId="53A5A096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20.05</w:t>
            </w:r>
          </w:p>
        </w:tc>
      </w:tr>
    </w:tbl>
    <w:p w14:paraId="1787F5F6" w14:textId="19089DF5" w:rsidR="00003E5E" w:rsidRPr="00003E5E" w:rsidRDefault="00003E5E" w:rsidP="00003E5E">
      <w:pPr>
        <w:rPr>
          <w:color w:val="000000"/>
          <w:sz w:val="22"/>
        </w:rPr>
      </w:pPr>
    </w:p>
    <w:p w14:paraId="01B5F2FF" w14:textId="77777777" w:rsidR="00003E5E" w:rsidRPr="00003E5E" w:rsidRDefault="00003E5E" w:rsidP="00003E5E">
      <w:pPr>
        <w:rPr>
          <w:color w:val="000000"/>
          <w:sz w:val="22"/>
        </w:rPr>
      </w:pPr>
    </w:p>
    <w:p w14:paraId="461E9F35" w14:textId="77777777" w:rsidR="00003E5E" w:rsidRPr="00003E5E" w:rsidRDefault="00003E5E" w:rsidP="00003E5E">
      <w:pPr>
        <w:rPr>
          <w:b/>
          <w:i/>
          <w:color w:val="000000"/>
          <w:sz w:val="22"/>
        </w:rPr>
      </w:pPr>
    </w:p>
    <w:p w14:paraId="52E8D7FC" w14:textId="77777777" w:rsidR="00003E5E" w:rsidRPr="00003E5E" w:rsidRDefault="00003E5E" w:rsidP="00003E5E">
      <w:pPr>
        <w:rPr>
          <w:b/>
          <w:i/>
          <w:color w:val="000000"/>
          <w:sz w:val="22"/>
        </w:rPr>
      </w:pPr>
    </w:p>
    <w:p w14:paraId="68611F3F" w14:textId="77777777" w:rsidR="00003E5E" w:rsidRPr="00003E5E" w:rsidRDefault="00003E5E" w:rsidP="00003E5E">
      <w:pPr>
        <w:rPr>
          <w:b/>
          <w:i/>
          <w:color w:val="000000"/>
          <w:sz w:val="22"/>
        </w:rPr>
      </w:pPr>
    </w:p>
    <w:p w14:paraId="0E361E25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ЭРА v3.0.406</w:t>
      </w:r>
    </w:p>
    <w:p w14:paraId="26B90540" w14:textId="77777777" w:rsidR="00003E5E" w:rsidRPr="00003E5E" w:rsidRDefault="00003E5E" w:rsidP="00003E5E">
      <w:pPr>
        <w:rPr>
          <w:color w:val="000000"/>
          <w:sz w:val="22"/>
        </w:rPr>
      </w:pPr>
    </w:p>
    <w:p w14:paraId="7D7B317F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Дата:16.10.25 Время:18:22:21</w:t>
      </w:r>
    </w:p>
    <w:p w14:paraId="3D57CD6C" w14:textId="77777777" w:rsidR="00003E5E" w:rsidRPr="00003E5E" w:rsidRDefault="00003E5E" w:rsidP="00003E5E">
      <w:pPr>
        <w:rPr>
          <w:color w:val="000000"/>
          <w:sz w:val="22"/>
        </w:rPr>
      </w:pPr>
    </w:p>
    <w:p w14:paraId="35404D4C" w14:textId="77777777" w:rsidR="00003E5E" w:rsidRPr="00003E5E" w:rsidRDefault="00003E5E" w:rsidP="00003E5E">
      <w:pPr>
        <w:jc w:val="center"/>
        <w:rPr>
          <w:b/>
          <w:color w:val="000000"/>
          <w:sz w:val="28"/>
        </w:rPr>
      </w:pPr>
      <w:r w:rsidRPr="00003E5E">
        <w:rPr>
          <w:b/>
          <w:color w:val="000000"/>
          <w:sz w:val="28"/>
        </w:rPr>
        <w:t xml:space="preserve">               РАСЧЕТ ВАЛОВЫХ ВЫБРОСОВ</w:t>
      </w:r>
    </w:p>
    <w:p w14:paraId="4555C236" w14:textId="77777777" w:rsidR="00003E5E" w:rsidRPr="00003E5E" w:rsidRDefault="00003E5E" w:rsidP="00003E5E">
      <w:pPr>
        <w:jc w:val="center"/>
        <w:rPr>
          <w:b/>
          <w:color w:val="000000"/>
          <w:sz w:val="28"/>
        </w:rPr>
      </w:pPr>
    </w:p>
    <w:p w14:paraId="0B79BFE7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Город: 225, Жанааркинский район, Улытау</w:t>
      </w:r>
    </w:p>
    <w:p w14:paraId="6A397257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Объект: 0006, Вариант 1 ТОО "BAZA Construction", месторождение Западный-Камыс</w:t>
      </w:r>
    </w:p>
    <w:p w14:paraId="2BD1C530" w14:textId="77777777" w:rsidR="00003E5E" w:rsidRPr="00003E5E" w:rsidRDefault="00003E5E" w:rsidP="00003E5E">
      <w:pPr>
        <w:rPr>
          <w:color w:val="000000"/>
          <w:sz w:val="22"/>
        </w:rPr>
      </w:pPr>
    </w:p>
    <w:p w14:paraId="2A1AF901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lastRenderedPageBreak/>
        <w:t>Источник загрязнения: 6011, Пылящая поверхность</w:t>
      </w:r>
    </w:p>
    <w:p w14:paraId="1A29BC16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Источник выделения: 6011 01, Склад ПРС №2</w:t>
      </w:r>
    </w:p>
    <w:p w14:paraId="704D35C3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Список литературы:</w:t>
      </w:r>
    </w:p>
    <w:p w14:paraId="3B3575BE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5B2991C8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4B838F07" w14:textId="77777777" w:rsidR="00003E5E" w:rsidRPr="00003E5E" w:rsidRDefault="00003E5E" w:rsidP="00003E5E">
      <w:pPr>
        <w:rPr>
          <w:color w:val="000000"/>
          <w:sz w:val="22"/>
        </w:rPr>
      </w:pPr>
    </w:p>
    <w:p w14:paraId="24BC4F02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2EDD6254" w14:textId="77777777" w:rsidR="00003E5E" w:rsidRPr="00003E5E" w:rsidRDefault="00003E5E" w:rsidP="00003E5E">
      <w:pPr>
        <w:rPr>
          <w:color w:val="000000"/>
          <w:sz w:val="22"/>
        </w:rPr>
      </w:pPr>
    </w:p>
    <w:p w14:paraId="1194DFBB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1C2316F9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Песчано-гравийная смесь (ПГС)</w:t>
      </w:r>
    </w:p>
    <w:p w14:paraId="552FD61C" w14:textId="77777777" w:rsidR="00003E5E" w:rsidRPr="00003E5E" w:rsidRDefault="00003E5E" w:rsidP="00003E5E">
      <w:pPr>
        <w:rPr>
          <w:color w:val="000000"/>
          <w:sz w:val="22"/>
        </w:rPr>
      </w:pPr>
    </w:p>
    <w:p w14:paraId="591A3E27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01FE554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08FA3E68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386AC682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1A4DA46D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36E7760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4FF7AA8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21C52E7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5A895DF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7577DFC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6CFD3F5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31C47C2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66CD627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40</w:t>
      </w:r>
    </w:p>
    <w:p w14:paraId="374D24A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0.5</w:t>
      </w:r>
    </w:p>
    <w:p w14:paraId="23933CB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739CEE7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5C42B6E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0.002</w:t>
      </w:r>
    </w:p>
    <w:p w14:paraId="6910AC7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70C19CD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129B0CB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0F585CB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76B8A82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0.5 · 0.002 · 9999 · (1-0.85) = 0.37</w:t>
      </w:r>
    </w:p>
    <w:p w14:paraId="7742322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0.5 · 0.002 · 9999 · (365-(150 + 30)) · (1-0.85) = 4.17</w:t>
      </w:r>
    </w:p>
    <w:p w14:paraId="77DADFC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0 + 0.37 = 0.37</w:t>
      </w:r>
    </w:p>
    <w:p w14:paraId="1422E89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0 + 4.17 = 4.17</w:t>
      </w:r>
    </w:p>
    <w:p w14:paraId="03E65528" w14:textId="77777777" w:rsidR="00003E5E" w:rsidRPr="00003E5E" w:rsidRDefault="00003E5E" w:rsidP="00003E5E">
      <w:pPr>
        <w:rPr>
          <w:b/>
          <w:color w:val="000000"/>
        </w:rPr>
      </w:pPr>
    </w:p>
    <w:p w14:paraId="3C3A03CA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3C730AFD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Песчано-гравийная смесь (ПГС)</w:t>
      </w:r>
    </w:p>
    <w:p w14:paraId="616F1AD7" w14:textId="77777777" w:rsidR="00003E5E" w:rsidRPr="00003E5E" w:rsidRDefault="00003E5E" w:rsidP="00003E5E">
      <w:pPr>
        <w:rPr>
          <w:color w:val="000000"/>
          <w:sz w:val="22"/>
        </w:rPr>
      </w:pPr>
    </w:p>
    <w:p w14:paraId="1B971DA5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2EC78CD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3B060349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7E9C243F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lastRenderedPageBreak/>
        <w:t>Степень открытости: с 4-х сторон</w:t>
      </w:r>
    </w:p>
    <w:p w14:paraId="52A80F69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0785668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4DD1039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1DBAEEC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7402B85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36E7C67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7CE22C9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7FD828E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40FE9FF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40</w:t>
      </w:r>
    </w:p>
    <w:p w14:paraId="233EE9D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0.5</w:t>
      </w:r>
    </w:p>
    <w:p w14:paraId="3123745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8661</w:t>
      </w:r>
    </w:p>
    <w:p w14:paraId="76E137F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701B00B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0.002</w:t>
      </w:r>
    </w:p>
    <w:p w14:paraId="3CB36AE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4097C66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5C77026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2764EEF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5611B76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0.5 · 0.002 · 8661 · (1-0.85) = 0.32</w:t>
      </w:r>
    </w:p>
    <w:p w14:paraId="5107EDE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0.5 · 0.002 · 8661 · (365-(150 + 30)) · (1-0.85) = 3.61</w:t>
      </w:r>
    </w:p>
    <w:p w14:paraId="5B4F1A8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0.37 + 0.32 = 0.69</w:t>
      </w:r>
    </w:p>
    <w:p w14:paraId="1A272EE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4.17 + 3.61 = 7.78</w:t>
      </w:r>
    </w:p>
    <w:p w14:paraId="49397D4B" w14:textId="77777777" w:rsidR="00003E5E" w:rsidRPr="00003E5E" w:rsidRDefault="00003E5E" w:rsidP="00003E5E">
      <w:pPr>
        <w:rPr>
          <w:b/>
          <w:color w:val="000000"/>
        </w:rPr>
      </w:pPr>
    </w:p>
    <w:p w14:paraId="3A390B8F" w14:textId="77777777" w:rsidR="00003E5E" w:rsidRPr="00003E5E" w:rsidRDefault="00003E5E" w:rsidP="00003E5E">
      <w:pPr>
        <w:rPr>
          <w:b/>
          <w:i/>
          <w:color w:val="000000"/>
          <w:sz w:val="22"/>
        </w:rPr>
      </w:pPr>
      <w:r w:rsidRPr="00003E5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003E5E" w14:paraId="625962B8" w14:textId="77777777" w:rsidTr="00003E5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8004" w14:textId="1A2D10F3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0A72" w14:textId="4DF0078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8DF5" w14:textId="0C5DAA4D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C1F9" w14:textId="005B00CD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03E5E" w14:paraId="626ED60A" w14:textId="77777777" w:rsidTr="00003E5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05CB" w14:textId="51162D5A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1431" w14:textId="5AD6A8DD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4E4D" w14:textId="781917F3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0.69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CA26" w14:textId="75B8B42B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7.78</w:t>
            </w:r>
          </w:p>
        </w:tc>
      </w:tr>
    </w:tbl>
    <w:p w14:paraId="0A1BAC59" w14:textId="3D888A93" w:rsidR="00003E5E" w:rsidRPr="00003E5E" w:rsidRDefault="00003E5E" w:rsidP="00003E5E">
      <w:pPr>
        <w:rPr>
          <w:color w:val="000000"/>
          <w:sz w:val="22"/>
        </w:rPr>
      </w:pPr>
    </w:p>
    <w:p w14:paraId="7BA618C4" w14:textId="77777777" w:rsidR="00003E5E" w:rsidRPr="00003E5E" w:rsidRDefault="00003E5E" w:rsidP="00003E5E">
      <w:pPr>
        <w:rPr>
          <w:color w:val="000000"/>
          <w:sz w:val="22"/>
        </w:rPr>
      </w:pPr>
    </w:p>
    <w:p w14:paraId="5F20B4F2" w14:textId="77777777" w:rsidR="00003E5E" w:rsidRPr="00003E5E" w:rsidRDefault="00003E5E" w:rsidP="00003E5E">
      <w:pPr>
        <w:rPr>
          <w:b/>
          <w:i/>
          <w:color w:val="000000"/>
          <w:sz w:val="22"/>
        </w:rPr>
      </w:pPr>
    </w:p>
    <w:p w14:paraId="69E323A2" w14:textId="77777777" w:rsidR="00003E5E" w:rsidRPr="00003E5E" w:rsidRDefault="00003E5E" w:rsidP="00003E5E">
      <w:pPr>
        <w:rPr>
          <w:b/>
          <w:i/>
          <w:color w:val="000000"/>
          <w:sz w:val="22"/>
        </w:rPr>
      </w:pPr>
    </w:p>
    <w:p w14:paraId="6FEFA0AA" w14:textId="77777777" w:rsidR="00003E5E" w:rsidRPr="00003E5E" w:rsidRDefault="00003E5E" w:rsidP="00003E5E">
      <w:pPr>
        <w:rPr>
          <w:b/>
          <w:i/>
          <w:color w:val="000000"/>
          <w:sz w:val="22"/>
        </w:rPr>
      </w:pPr>
    </w:p>
    <w:p w14:paraId="55CE9915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ЭРА v3.0.406</w:t>
      </w:r>
    </w:p>
    <w:p w14:paraId="5E9A1E41" w14:textId="77777777" w:rsidR="00003E5E" w:rsidRPr="00003E5E" w:rsidRDefault="00003E5E" w:rsidP="00003E5E">
      <w:pPr>
        <w:rPr>
          <w:color w:val="000000"/>
          <w:sz w:val="22"/>
        </w:rPr>
      </w:pPr>
    </w:p>
    <w:p w14:paraId="3F09CF9F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Дата:16.10.25 Время:12:46:58</w:t>
      </w:r>
    </w:p>
    <w:p w14:paraId="16D9438D" w14:textId="77777777" w:rsidR="00003E5E" w:rsidRPr="00003E5E" w:rsidRDefault="00003E5E" w:rsidP="00003E5E">
      <w:pPr>
        <w:rPr>
          <w:color w:val="000000"/>
          <w:sz w:val="22"/>
        </w:rPr>
      </w:pPr>
    </w:p>
    <w:p w14:paraId="5188B198" w14:textId="77777777" w:rsidR="00003E5E" w:rsidRPr="00003E5E" w:rsidRDefault="00003E5E" w:rsidP="00003E5E">
      <w:pPr>
        <w:jc w:val="center"/>
        <w:rPr>
          <w:b/>
          <w:color w:val="000000"/>
          <w:sz w:val="28"/>
        </w:rPr>
      </w:pPr>
      <w:r w:rsidRPr="00003E5E">
        <w:rPr>
          <w:b/>
          <w:color w:val="000000"/>
          <w:sz w:val="28"/>
        </w:rPr>
        <w:t xml:space="preserve">               РАСЧЕТ ВАЛОВЫХ ВЫБРОСОВ</w:t>
      </w:r>
    </w:p>
    <w:p w14:paraId="3E9BCA7C" w14:textId="77777777" w:rsidR="00003E5E" w:rsidRPr="00003E5E" w:rsidRDefault="00003E5E" w:rsidP="00003E5E">
      <w:pPr>
        <w:jc w:val="center"/>
        <w:rPr>
          <w:b/>
          <w:color w:val="000000"/>
          <w:sz w:val="28"/>
        </w:rPr>
      </w:pPr>
    </w:p>
    <w:p w14:paraId="011F74A0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Город: 225, Жанааркинский район, Улытау</w:t>
      </w:r>
    </w:p>
    <w:p w14:paraId="0F9D5112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0F19A231" w14:textId="77777777" w:rsidR="00003E5E" w:rsidRPr="00003E5E" w:rsidRDefault="00003E5E" w:rsidP="00003E5E">
      <w:pPr>
        <w:rPr>
          <w:color w:val="000000"/>
          <w:sz w:val="22"/>
        </w:rPr>
      </w:pPr>
    </w:p>
    <w:p w14:paraId="13D95294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Источник загрязнения: 6012, Пылящая поверхность</w:t>
      </w:r>
    </w:p>
    <w:p w14:paraId="5D38AE51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Источник выделения: 6012 01, Внешний отвал вскрышных пород</w:t>
      </w:r>
    </w:p>
    <w:p w14:paraId="08C8BA2D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Список литературы:</w:t>
      </w:r>
    </w:p>
    <w:p w14:paraId="1CB596E6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45F3EB11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0EF73131" w14:textId="77777777" w:rsidR="00003E5E" w:rsidRPr="00003E5E" w:rsidRDefault="00003E5E" w:rsidP="00003E5E">
      <w:pPr>
        <w:rPr>
          <w:color w:val="000000"/>
          <w:sz w:val="22"/>
        </w:rPr>
      </w:pPr>
    </w:p>
    <w:p w14:paraId="3A12E427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5FE27B96" w14:textId="77777777" w:rsidR="00003E5E" w:rsidRPr="00003E5E" w:rsidRDefault="00003E5E" w:rsidP="00003E5E">
      <w:pPr>
        <w:rPr>
          <w:color w:val="000000"/>
          <w:sz w:val="22"/>
        </w:rPr>
      </w:pPr>
    </w:p>
    <w:p w14:paraId="782B3B00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23377321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7580DFDA" w14:textId="77777777" w:rsidR="00003E5E" w:rsidRPr="00003E5E" w:rsidRDefault="00003E5E" w:rsidP="00003E5E">
      <w:pPr>
        <w:rPr>
          <w:color w:val="000000"/>
          <w:sz w:val="22"/>
        </w:rPr>
      </w:pPr>
    </w:p>
    <w:p w14:paraId="093238E1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13576B0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31BE2A9C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1C99146B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1D333ED3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525531C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01490DE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60C7933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647E9CE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695B1D2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003C4AD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6ED10E0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4CB6981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0AFDC7F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62CD4FD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62D14CD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4D14D1E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1A6C1B6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570D37F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0C4C9DB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4D41390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2C4E517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08C0F8B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7AEE1EE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0 + 0.37 = 0.37</w:t>
      </w:r>
    </w:p>
    <w:p w14:paraId="11FF1CD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0 + 4.17 = 4.17</w:t>
      </w:r>
    </w:p>
    <w:p w14:paraId="16DECB03" w14:textId="77777777" w:rsidR="00003E5E" w:rsidRPr="00003E5E" w:rsidRDefault="00003E5E" w:rsidP="00003E5E">
      <w:pPr>
        <w:rPr>
          <w:b/>
          <w:color w:val="000000"/>
        </w:rPr>
      </w:pPr>
    </w:p>
    <w:p w14:paraId="48B5D036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10A1E23A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531202BC" w14:textId="77777777" w:rsidR="00003E5E" w:rsidRPr="00003E5E" w:rsidRDefault="00003E5E" w:rsidP="00003E5E">
      <w:pPr>
        <w:rPr>
          <w:color w:val="000000"/>
          <w:sz w:val="22"/>
        </w:rPr>
      </w:pPr>
    </w:p>
    <w:p w14:paraId="15800D9A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5537AB2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10CAE730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3A2D54E8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59A6FC63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7FB5DF4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4BE22F7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463B781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4CA49A7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33670E4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248A4C7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lastRenderedPageBreak/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231B248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664291F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1D36C6B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771F20D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666DEFA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78492CB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64F7451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2D0D9AE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4442EE1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1FA65A4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27A89E5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3B52C48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657E95B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0.37 + 0.37 = 0.74</w:t>
      </w:r>
    </w:p>
    <w:p w14:paraId="1CCC578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4.17 + 4.17 = 8.34</w:t>
      </w:r>
    </w:p>
    <w:p w14:paraId="166A6B5F" w14:textId="77777777" w:rsidR="00003E5E" w:rsidRPr="00003E5E" w:rsidRDefault="00003E5E" w:rsidP="00003E5E">
      <w:pPr>
        <w:rPr>
          <w:b/>
          <w:color w:val="000000"/>
        </w:rPr>
      </w:pPr>
    </w:p>
    <w:p w14:paraId="72059CF6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6E6B5CC5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61F3CB59" w14:textId="77777777" w:rsidR="00003E5E" w:rsidRPr="00003E5E" w:rsidRDefault="00003E5E" w:rsidP="00003E5E">
      <w:pPr>
        <w:rPr>
          <w:color w:val="000000"/>
          <w:sz w:val="22"/>
        </w:rPr>
      </w:pPr>
    </w:p>
    <w:p w14:paraId="3627A14C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0201487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05FBA6F3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1C363F81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6C6E8A1C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083D37A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5E3C3DE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37171F0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4B43B47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5AF53E7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4853B1E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3DF5A2C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70BB79C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3A3D8CD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22A4A8D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49F8BBE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47BF9F4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5EE6017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624E1E3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52BC458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563794C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15B6D7D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00403E2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5D658B6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0.74 + 0.37 = 1.11</w:t>
      </w:r>
    </w:p>
    <w:p w14:paraId="0AA1816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8.34 + 4.17 = 12.5</w:t>
      </w:r>
    </w:p>
    <w:p w14:paraId="69CB8C9E" w14:textId="77777777" w:rsidR="00003E5E" w:rsidRPr="00003E5E" w:rsidRDefault="00003E5E" w:rsidP="00003E5E">
      <w:pPr>
        <w:rPr>
          <w:b/>
          <w:color w:val="000000"/>
        </w:rPr>
      </w:pPr>
    </w:p>
    <w:p w14:paraId="33DEAFCB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1407B380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lastRenderedPageBreak/>
        <w:t>Материал: Песчаник</w:t>
      </w:r>
    </w:p>
    <w:p w14:paraId="292007D2" w14:textId="77777777" w:rsidR="00003E5E" w:rsidRPr="00003E5E" w:rsidRDefault="00003E5E" w:rsidP="00003E5E">
      <w:pPr>
        <w:rPr>
          <w:color w:val="000000"/>
          <w:sz w:val="22"/>
        </w:rPr>
      </w:pPr>
    </w:p>
    <w:p w14:paraId="346D7655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2B0B50F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0D01DF87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559CC96C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360302F6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3B371A7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4327E94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65F2519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522B10B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01B1749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5C26A06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37972CF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20CA02F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7367D86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1666FCC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3C9D95B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54419F0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712B638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3197A08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650F84D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2812E30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4837065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50258FD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61541F9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1.11 + 0.37 = 1.48</w:t>
      </w:r>
    </w:p>
    <w:p w14:paraId="1613C2B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12.5 + 4.17 = 16.67</w:t>
      </w:r>
    </w:p>
    <w:p w14:paraId="43E679CC" w14:textId="77777777" w:rsidR="00003E5E" w:rsidRPr="00003E5E" w:rsidRDefault="00003E5E" w:rsidP="00003E5E">
      <w:pPr>
        <w:rPr>
          <w:b/>
          <w:color w:val="000000"/>
        </w:rPr>
      </w:pPr>
    </w:p>
    <w:p w14:paraId="27295E39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0780D27D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4C4237F7" w14:textId="77777777" w:rsidR="00003E5E" w:rsidRPr="00003E5E" w:rsidRDefault="00003E5E" w:rsidP="00003E5E">
      <w:pPr>
        <w:rPr>
          <w:color w:val="000000"/>
          <w:sz w:val="22"/>
        </w:rPr>
      </w:pPr>
    </w:p>
    <w:p w14:paraId="2F8C205E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89F96AD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469594AF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0B5A093C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43D9A9FF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5BE5A19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448D504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67A8709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23B5DE0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7B18900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399F588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29B62B6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2BFC8A0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3374F02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2E31753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lastRenderedPageBreak/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0D9F9E3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4DECCFC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28E5602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1E50603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3E277C4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5E9755B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6F0EC8A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5E98AFD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6620FF8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1.48 + 0.37 = 1.85</w:t>
      </w:r>
    </w:p>
    <w:p w14:paraId="47D2AD5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16.67 + 4.17 = 20.84</w:t>
      </w:r>
    </w:p>
    <w:p w14:paraId="22785579" w14:textId="77777777" w:rsidR="00003E5E" w:rsidRPr="00003E5E" w:rsidRDefault="00003E5E" w:rsidP="00003E5E">
      <w:pPr>
        <w:rPr>
          <w:b/>
          <w:color w:val="000000"/>
        </w:rPr>
      </w:pPr>
    </w:p>
    <w:p w14:paraId="5F076582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30050943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79E9E5FC" w14:textId="77777777" w:rsidR="00003E5E" w:rsidRPr="00003E5E" w:rsidRDefault="00003E5E" w:rsidP="00003E5E">
      <w:pPr>
        <w:rPr>
          <w:color w:val="000000"/>
          <w:sz w:val="22"/>
        </w:rPr>
      </w:pPr>
    </w:p>
    <w:p w14:paraId="461748F2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8B5D827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279933DB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7E8A014E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17C1AAC9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4E6F61A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17081DE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45E04D2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0413165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40AF689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42E7FBD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060B7D5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364E3BC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19D9103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5B5572B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4B018AA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355B9BB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453ECAC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7441D13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536AB1D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6EAF28D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06CD115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26B9DD1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795D2E9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1.85 + 0.37 = 2.22</w:t>
      </w:r>
    </w:p>
    <w:p w14:paraId="17B54AD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20.84 + 4.17 = 25</w:t>
      </w:r>
    </w:p>
    <w:p w14:paraId="6BFA6024" w14:textId="77777777" w:rsidR="00003E5E" w:rsidRPr="00003E5E" w:rsidRDefault="00003E5E" w:rsidP="00003E5E">
      <w:pPr>
        <w:rPr>
          <w:b/>
          <w:color w:val="000000"/>
        </w:rPr>
      </w:pPr>
    </w:p>
    <w:p w14:paraId="68349B33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4C9AF72D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33138FBA" w14:textId="77777777" w:rsidR="00003E5E" w:rsidRPr="00003E5E" w:rsidRDefault="00003E5E" w:rsidP="00003E5E">
      <w:pPr>
        <w:rPr>
          <w:color w:val="000000"/>
          <w:sz w:val="22"/>
        </w:rPr>
      </w:pPr>
    </w:p>
    <w:p w14:paraId="40BF04A5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003E5E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61CB29C3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14AA2279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3C66BDF2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0C74CEF7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79CD9B2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0817217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386AA6A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120929C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422C381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6E64088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73DF9B1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5AFC41E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79355DF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198C6D8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3626877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18A66E8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5CBCE2A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1F263FE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79F0A98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34BAA4C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5F4A3ED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5299935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45F7361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2.22 + 0.37 = 2.59</w:t>
      </w:r>
    </w:p>
    <w:p w14:paraId="3E055D3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25 + 4.17 = 29.17</w:t>
      </w:r>
    </w:p>
    <w:p w14:paraId="49C6B324" w14:textId="77777777" w:rsidR="00003E5E" w:rsidRPr="00003E5E" w:rsidRDefault="00003E5E" w:rsidP="00003E5E">
      <w:pPr>
        <w:rPr>
          <w:b/>
          <w:color w:val="000000"/>
        </w:rPr>
      </w:pPr>
    </w:p>
    <w:p w14:paraId="541C83CC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42E41411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0BBB3779" w14:textId="77777777" w:rsidR="00003E5E" w:rsidRPr="00003E5E" w:rsidRDefault="00003E5E" w:rsidP="00003E5E">
      <w:pPr>
        <w:rPr>
          <w:color w:val="000000"/>
          <w:sz w:val="22"/>
        </w:rPr>
      </w:pPr>
    </w:p>
    <w:p w14:paraId="02E09D76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0D16232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7D8EAA0D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640A511F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2514F1A0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4225A20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5A4C996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3E13EAE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6127E33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20BA86D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759E776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1AB8890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21CDFD3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6AA6160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4F953F4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0491626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175DD82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07FE86D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03BE864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lastRenderedPageBreak/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13C292E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59ADE1B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2C99190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06673EA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20758B5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2.59 + 0.37 = 2.96</w:t>
      </w:r>
    </w:p>
    <w:p w14:paraId="4099A07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29.17 + 4.17 = 33.34</w:t>
      </w:r>
    </w:p>
    <w:p w14:paraId="74330EEC" w14:textId="77777777" w:rsidR="00003E5E" w:rsidRPr="00003E5E" w:rsidRDefault="00003E5E" w:rsidP="00003E5E">
      <w:pPr>
        <w:rPr>
          <w:b/>
          <w:color w:val="000000"/>
        </w:rPr>
      </w:pPr>
    </w:p>
    <w:p w14:paraId="09F3C4D1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068C5A9F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4A96DB84" w14:textId="77777777" w:rsidR="00003E5E" w:rsidRPr="00003E5E" w:rsidRDefault="00003E5E" w:rsidP="00003E5E">
      <w:pPr>
        <w:rPr>
          <w:color w:val="000000"/>
          <w:sz w:val="22"/>
        </w:rPr>
      </w:pPr>
    </w:p>
    <w:p w14:paraId="222997A3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D41078C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3E798F54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38DC7622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0D03963E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39D3874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7C1FA7C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47ADE2D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7E33BB1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2D216D6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65AE3B8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1AB91BC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018C630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60806BA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136A6C3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1729550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6379A8A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7165EE8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412A439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203B03E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4E9B646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24F8EE6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4067813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4CD2AC4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2.96 + 0.37 = 3.33</w:t>
      </w:r>
    </w:p>
    <w:p w14:paraId="630A6DE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33.34 + 4.17 = 37.5</w:t>
      </w:r>
    </w:p>
    <w:p w14:paraId="6041F5C7" w14:textId="77777777" w:rsidR="00003E5E" w:rsidRPr="00003E5E" w:rsidRDefault="00003E5E" w:rsidP="00003E5E">
      <w:pPr>
        <w:rPr>
          <w:b/>
          <w:color w:val="000000"/>
        </w:rPr>
      </w:pPr>
    </w:p>
    <w:p w14:paraId="64BB49DC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1DB1A6E4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4272C7C4" w14:textId="77777777" w:rsidR="00003E5E" w:rsidRPr="00003E5E" w:rsidRDefault="00003E5E" w:rsidP="00003E5E">
      <w:pPr>
        <w:rPr>
          <w:color w:val="000000"/>
          <w:sz w:val="22"/>
        </w:rPr>
      </w:pPr>
    </w:p>
    <w:p w14:paraId="1EE1B74F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7933592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43C2C19C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52159C3A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lastRenderedPageBreak/>
        <w:t>Степень открытости: с 4-х сторон</w:t>
      </w:r>
    </w:p>
    <w:p w14:paraId="73067342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4B743E5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5031742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4978C26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1A2312E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539E069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58717F8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2A4B257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2C198E2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64F77F1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15434F9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717885A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266BEF2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03C267A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5130D7A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56186EE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014D18F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1306C30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2498E30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5A6C7B2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3.33 + 0.37 = 3.7</w:t>
      </w:r>
    </w:p>
    <w:p w14:paraId="0458B18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37.5 + 4.17 = 41.7</w:t>
      </w:r>
    </w:p>
    <w:p w14:paraId="3D871E19" w14:textId="77777777" w:rsidR="00003E5E" w:rsidRPr="00003E5E" w:rsidRDefault="00003E5E" w:rsidP="00003E5E">
      <w:pPr>
        <w:rPr>
          <w:b/>
          <w:color w:val="000000"/>
        </w:rPr>
      </w:pPr>
    </w:p>
    <w:p w14:paraId="55C81AA7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1203DBD1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65F5806F" w14:textId="77777777" w:rsidR="00003E5E" w:rsidRPr="00003E5E" w:rsidRDefault="00003E5E" w:rsidP="00003E5E">
      <w:pPr>
        <w:rPr>
          <w:color w:val="000000"/>
          <w:sz w:val="22"/>
        </w:rPr>
      </w:pPr>
    </w:p>
    <w:p w14:paraId="2324E0EA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5C864FF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23207417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6CDDB415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45F7EABC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13F6C1F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7DF0121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3377A34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58D87F5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2214869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1B7B698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69B3DDC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062F991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652B2B5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3239451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524197A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478B80D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62B1D37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18EB1E0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6D80082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7E490DE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2B77BB9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lastRenderedPageBreak/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72FB2B0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55DA504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3.7 + 0.37 = 4.07</w:t>
      </w:r>
    </w:p>
    <w:p w14:paraId="1DB69EE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41.7 + 4.17 = 45.9</w:t>
      </w:r>
    </w:p>
    <w:p w14:paraId="35D75A7C" w14:textId="77777777" w:rsidR="00003E5E" w:rsidRPr="00003E5E" w:rsidRDefault="00003E5E" w:rsidP="00003E5E">
      <w:pPr>
        <w:rPr>
          <w:b/>
          <w:color w:val="000000"/>
        </w:rPr>
      </w:pPr>
    </w:p>
    <w:p w14:paraId="092230E5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2E571E97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4CA88CE5" w14:textId="77777777" w:rsidR="00003E5E" w:rsidRPr="00003E5E" w:rsidRDefault="00003E5E" w:rsidP="00003E5E">
      <w:pPr>
        <w:rPr>
          <w:color w:val="000000"/>
          <w:sz w:val="22"/>
        </w:rPr>
      </w:pPr>
    </w:p>
    <w:p w14:paraId="0D506616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75F1B7A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67C4DDB0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028EB072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0BAB88DE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4DD543E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48653E2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2095B1D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2488BE9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14A8405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5EEA203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1F050B4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742EE21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7E8A7C2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6537DF2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2A37B77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7351019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1EBDCE5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3541DDC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4DB305D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6143D3C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23C29C7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67E32D0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77CFB40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4.07 + 0.37 = 4.44</w:t>
      </w:r>
    </w:p>
    <w:p w14:paraId="1D1D2A9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45.9 + 4.17 = 50.1</w:t>
      </w:r>
    </w:p>
    <w:p w14:paraId="01127FF6" w14:textId="77777777" w:rsidR="00003E5E" w:rsidRPr="00003E5E" w:rsidRDefault="00003E5E" w:rsidP="00003E5E">
      <w:pPr>
        <w:rPr>
          <w:b/>
          <w:color w:val="000000"/>
        </w:rPr>
      </w:pPr>
    </w:p>
    <w:p w14:paraId="181C4B09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4F844350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3340547D" w14:textId="77777777" w:rsidR="00003E5E" w:rsidRPr="00003E5E" w:rsidRDefault="00003E5E" w:rsidP="00003E5E">
      <w:pPr>
        <w:rPr>
          <w:color w:val="000000"/>
          <w:sz w:val="22"/>
        </w:rPr>
      </w:pPr>
    </w:p>
    <w:p w14:paraId="0C75C676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DC90C77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1BDF1582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7D26D49E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03FCC912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32BBC14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6ECC806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lastRenderedPageBreak/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21D6922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1CEF9C3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5C4319E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06A6EB1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156B0CF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6BF914C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49617DB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063EA04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3B5532D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0C133AF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1856ECC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77E9761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3DC25A4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3836BC8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3AD5421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709B2F0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1D018DE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4.44 + 0.37 = 4.81</w:t>
      </w:r>
    </w:p>
    <w:p w14:paraId="444814B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50.1 + 4.17 = 54.3</w:t>
      </w:r>
    </w:p>
    <w:p w14:paraId="39568E72" w14:textId="77777777" w:rsidR="00003E5E" w:rsidRPr="00003E5E" w:rsidRDefault="00003E5E" w:rsidP="00003E5E">
      <w:pPr>
        <w:rPr>
          <w:b/>
          <w:color w:val="000000"/>
        </w:rPr>
      </w:pPr>
    </w:p>
    <w:p w14:paraId="40846B18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1E60EAC2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298F8C26" w14:textId="77777777" w:rsidR="00003E5E" w:rsidRPr="00003E5E" w:rsidRDefault="00003E5E" w:rsidP="00003E5E">
      <w:pPr>
        <w:rPr>
          <w:color w:val="000000"/>
          <w:sz w:val="22"/>
        </w:rPr>
      </w:pPr>
    </w:p>
    <w:p w14:paraId="41B49531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36EB30F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22D4F12A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25034D61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740620E3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1A2DA59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52458D2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7854A18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5D7505C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65FA908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69C0CF3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3B6D097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54A1A48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6191D70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70768E8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0D2F61C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6C9817D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048C213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36AFFBB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37EEEEA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5413327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06566BD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1E29C31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7E57207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lastRenderedPageBreak/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4.81 + 0.37 = 5.18</w:t>
      </w:r>
    </w:p>
    <w:p w14:paraId="05EF87E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54.3 + 4.17 = 58.5</w:t>
      </w:r>
    </w:p>
    <w:p w14:paraId="3CB4C1D8" w14:textId="77777777" w:rsidR="00003E5E" w:rsidRPr="00003E5E" w:rsidRDefault="00003E5E" w:rsidP="00003E5E">
      <w:pPr>
        <w:rPr>
          <w:b/>
          <w:color w:val="000000"/>
        </w:rPr>
      </w:pPr>
    </w:p>
    <w:p w14:paraId="4A27E16D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52F0586E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0575164A" w14:textId="77777777" w:rsidR="00003E5E" w:rsidRPr="00003E5E" w:rsidRDefault="00003E5E" w:rsidP="00003E5E">
      <w:pPr>
        <w:rPr>
          <w:color w:val="000000"/>
          <w:sz w:val="22"/>
        </w:rPr>
      </w:pPr>
    </w:p>
    <w:p w14:paraId="1E408A99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EB6D9A4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02A9D99B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31FBD36B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5064EE52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4655015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09E2B87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05D9E10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1AD2210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703315B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5365925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66E1FD5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73D22A7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57B0FA9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6E992C0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2BDEC87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6C2A563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7627C7F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19EF3C5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47D4912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2EAD429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4AAF887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3A2F743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5022657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5.18 + 0.37 = 5.55</w:t>
      </w:r>
    </w:p>
    <w:p w14:paraId="4C62AA4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58.5 + 4.17 = 62.7</w:t>
      </w:r>
    </w:p>
    <w:p w14:paraId="2F41FB00" w14:textId="77777777" w:rsidR="00003E5E" w:rsidRPr="00003E5E" w:rsidRDefault="00003E5E" w:rsidP="00003E5E">
      <w:pPr>
        <w:rPr>
          <w:b/>
          <w:color w:val="000000"/>
        </w:rPr>
      </w:pPr>
    </w:p>
    <w:p w14:paraId="69510C85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523D5542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175CE9FD" w14:textId="77777777" w:rsidR="00003E5E" w:rsidRPr="00003E5E" w:rsidRDefault="00003E5E" w:rsidP="00003E5E">
      <w:pPr>
        <w:rPr>
          <w:color w:val="000000"/>
          <w:sz w:val="22"/>
        </w:rPr>
      </w:pPr>
    </w:p>
    <w:p w14:paraId="488DAD13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6B7AFC6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1CFF8CA7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7937E380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07F9C997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5D1285F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03D29ED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7774A37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7FEB038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0C825FD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647B967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lastRenderedPageBreak/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1B3DDD2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61B187B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35D24A6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14A1E20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1B314E4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216A664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4714840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2AA272E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745620C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5F5C5E5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7E816D1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56D2596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45CB32A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5.55 + 0.37 = 5.92</w:t>
      </w:r>
    </w:p>
    <w:p w14:paraId="456CECB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62.7 + 4.17 = 66.9</w:t>
      </w:r>
    </w:p>
    <w:p w14:paraId="6ECC8FEA" w14:textId="77777777" w:rsidR="00003E5E" w:rsidRPr="00003E5E" w:rsidRDefault="00003E5E" w:rsidP="00003E5E">
      <w:pPr>
        <w:rPr>
          <w:b/>
          <w:color w:val="000000"/>
        </w:rPr>
      </w:pPr>
    </w:p>
    <w:p w14:paraId="50A57B5E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36B93B81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795497F0" w14:textId="77777777" w:rsidR="00003E5E" w:rsidRPr="00003E5E" w:rsidRDefault="00003E5E" w:rsidP="00003E5E">
      <w:pPr>
        <w:rPr>
          <w:color w:val="000000"/>
          <w:sz w:val="22"/>
        </w:rPr>
      </w:pPr>
    </w:p>
    <w:p w14:paraId="21AB8A1C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01CB759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220E3CDA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3BC0E6A1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6190BF93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09FF111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64BE660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53C9F3B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4ECFBAE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3627FA6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3E90D05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1500CC3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34B6A96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1F9E09B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23E57D1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377EF42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649C0C7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41592F0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2DE7C23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1ED7EFC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7D01CD3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799B65D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23CDD6A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6093789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5.92 + 0.37 = 6.29</w:t>
      </w:r>
    </w:p>
    <w:p w14:paraId="22FC77D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66.9 + 4.17 = 71.1</w:t>
      </w:r>
    </w:p>
    <w:p w14:paraId="67C7C19D" w14:textId="77777777" w:rsidR="00003E5E" w:rsidRPr="00003E5E" w:rsidRDefault="00003E5E" w:rsidP="00003E5E">
      <w:pPr>
        <w:rPr>
          <w:b/>
          <w:color w:val="000000"/>
        </w:rPr>
      </w:pPr>
    </w:p>
    <w:p w14:paraId="526EA6BE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62296928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lastRenderedPageBreak/>
        <w:t>Материал: Песчаник</w:t>
      </w:r>
    </w:p>
    <w:p w14:paraId="3D72C47D" w14:textId="77777777" w:rsidR="00003E5E" w:rsidRPr="00003E5E" w:rsidRDefault="00003E5E" w:rsidP="00003E5E">
      <w:pPr>
        <w:rPr>
          <w:color w:val="000000"/>
          <w:sz w:val="22"/>
        </w:rPr>
      </w:pPr>
    </w:p>
    <w:p w14:paraId="5ACB35F0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937BD48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6765110E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23578E6D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1BCB1374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456EF8B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4BE2A0F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25C77C6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6191961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1341B26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067098F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012C96B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02FE5A0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24A3F21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6F41247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55123FF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0B5BD10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68B521C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7E76E94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5A9095E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6288CF6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47B76E3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656990C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77AAC9C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6.29 + 0.37 = 6.66</w:t>
      </w:r>
    </w:p>
    <w:p w14:paraId="46F28F7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71.1 + 4.17 = 75.3</w:t>
      </w:r>
    </w:p>
    <w:p w14:paraId="6039207D" w14:textId="77777777" w:rsidR="00003E5E" w:rsidRPr="00003E5E" w:rsidRDefault="00003E5E" w:rsidP="00003E5E">
      <w:pPr>
        <w:rPr>
          <w:b/>
          <w:color w:val="000000"/>
        </w:rPr>
      </w:pPr>
    </w:p>
    <w:p w14:paraId="4315BCA8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1AFDECD2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4817BA82" w14:textId="77777777" w:rsidR="00003E5E" w:rsidRPr="00003E5E" w:rsidRDefault="00003E5E" w:rsidP="00003E5E">
      <w:pPr>
        <w:rPr>
          <w:color w:val="000000"/>
          <w:sz w:val="22"/>
        </w:rPr>
      </w:pPr>
    </w:p>
    <w:p w14:paraId="28F1B6BE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E37E351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66AEF2B8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500C5BED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0702E9E8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71CFDDD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1755B31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6A95B9C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744D59A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5FF6047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79E97A1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20E4C31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767342D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0A0EF1D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1E3C13E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lastRenderedPageBreak/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52B1184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3C4C18A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2502C96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006F5C9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785CE07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7D18B96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69C1485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0D1E6F8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79886EC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6.66 + 0.37 = 7.03</w:t>
      </w:r>
    </w:p>
    <w:p w14:paraId="0D7994F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75.3 + 4.17 = 79.5</w:t>
      </w:r>
    </w:p>
    <w:p w14:paraId="1F8EB75C" w14:textId="77777777" w:rsidR="00003E5E" w:rsidRPr="00003E5E" w:rsidRDefault="00003E5E" w:rsidP="00003E5E">
      <w:pPr>
        <w:rPr>
          <w:b/>
          <w:color w:val="000000"/>
        </w:rPr>
      </w:pPr>
    </w:p>
    <w:p w14:paraId="123EE31F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244BF701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35D144FC" w14:textId="77777777" w:rsidR="00003E5E" w:rsidRPr="00003E5E" w:rsidRDefault="00003E5E" w:rsidP="00003E5E">
      <w:pPr>
        <w:rPr>
          <w:color w:val="000000"/>
          <w:sz w:val="22"/>
        </w:rPr>
      </w:pPr>
    </w:p>
    <w:p w14:paraId="7A7D6996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1A269C2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0D5614B5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54D9D15A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3C273527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6AC73C3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4BB3915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6D86585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41220FE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4E8305D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2990B4E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0600933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459A155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0DAD71F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3EFC2CF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0BD2813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1A4BEE2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278CF55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3F2530E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57CA114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0C34D98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3821948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7116C1F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38859D0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7.03 + 0.37 = 7.4</w:t>
      </w:r>
    </w:p>
    <w:p w14:paraId="6E49B4D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79.5 + 4.17 = 83.7</w:t>
      </w:r>
    </w:p>
    <w:p w14:paraId="7AD83FA3" w14:textId="77777777" w:rsidR="00003E5E" w:rsidRPr="00003E5E" w:rsidRDefault="00003E5E" w:rsidP="00003E5E">
      <w:pPr>
        <w:rPr>
          <w:b/>
          <w:color w:val="000000"/>
        </w:rPr>
      </w:pPr>
    </w:p>
    <w:p w14:paraId="2177C750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4CED3AC2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046184BA" w14:textId="77777777" w:rsidR="00003E5E" w:rsidRPr="00003E5E" w:rsidRDefault="00003E5E" w:rsidP="00003E5E">
      <w:pPr>
        <w:rPr>
          <w:color w:val="000000"/>
          <w:sz w:val="22"/>
        </w:rPr>
      </w:pPr>
    </w:p>
    <w:p w14:paraId="6BF5AE42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003E5E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4E2B18CE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1386E4C0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2A05C879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09C6BBF3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54150EB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1F013F0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2845DFF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05157C3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1C7E013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36A4356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32A5C93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20FDA7B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05D9F89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5C21C24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17DD02D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16A843C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723CE0C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031692B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0AAEBF2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699B81C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566D780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312A7CF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652A274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7.4 + 0.37 = 7.77</w:t>
      </w:r>
    </w:p>
    <w:p w14:paraId="15B77E8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83.7 + 4.17 = 87.9</w:t>
      </w:r>
    </w:p>
    <w:p w14:paraId="77AA5951" w14:textId="77777777" w:rsidR="00003E5E" w:rsidRPr="00003E5E" w:rsidRDefault="00003E5E" w:rsidP="00003E5E">
      <w:pPr>
        <w:rPr>
          <w:b/>
          <w:color w:val="000000"/>
        </w:rPr>
      </w:pPr>
    </w:p>
    <w:p w14:paraId="4AF6AC60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4EA9131B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345B95FF" w14:textId="77777777" w:rsidR="00003E5E" w:rsidRPr="00003E5E" w:rsidRDefault="00003E5E" w:rsidP="00003E5E">
      <w:pPr>
        <w:rPr>
          <w:color w:val="000000"/>
          <w:sz w:val="22"/>
        </w:rPr>
      </w:pPr>
    </w:p>
    <w:p w14:paraId="72EF7E45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5A91E8F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2E08B9AF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5E25037E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2A683808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501F3B3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56431E7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667C9BE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0D29622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65E28BA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261A722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4BE3357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7E72D71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5A6CCA8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45D2413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16F387A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47345EE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68B7728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665BA47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lastRenderedPageBreak/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74907EA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13CF642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44BB6F8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6A2801A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12DDDCD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7.77 + 0.37 = 8.14</w:t>
      </w:r>
    </w:p>
    <w:p w14:paraId="7F9B588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87.9 + 4.17 = 92.1</w:t>
      </w:r>
    </w:p>
    <w:p w14:paraId="4B81B52A" w14:textId="77777777" w:rsidR="00003E5E" w:rsidRPr="00003E5E" w:rsidRDefault="00003E5E" w:rsidP="00003E5E">
      <w:pPr>
        <w:rPr>
          <w:b/>
          <w:color w:val="000000"/>
        </w:rPr>
      </w:pPr>
    </w:p>
    <w:p w14:paraId="62621791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6E2E2F86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0A1586F4" w14:textId="77777777" w:rsidR="00003E5E" w:rsidRPr="00003E5E" w:rsidRDefault="00003E5E" w:rsidP="00003E5E">
      <w:pPr>
        <w:rPr>
          <w:color w:val="000000"/>
          <w:sz w:val="22"/>
        </w:rPr>
      </w:pPr>
    </w:p>
    <w:p w14:paraId="16DD23D0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10E499D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0642C2B9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682CB425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45AA4AD8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253A9AC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037C25A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236E155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34750C4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1C55879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5A0BE0D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490939B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45B93DF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6889711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22DB268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7F2F12A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2C678A6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0858C5B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6A1E6B1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6F0C625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48D8492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050B051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79DEE92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029ED50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8.14 + 0.37 = 8.51</w:t>
      </w:r>
    </w:p>
    <w:p w14:paraId="1ECCBD1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92.1 + 4.17 = 96.3</w:t>
      </w:r>
    </w:p>
    <w:p w14:paraId="350CEB47" w14:textId="77777777" w:rsidR="00003E5E" w:rsidRPr="00003E5E" w:rsidRDefault="00003E5E" w:rsidP="00003E5E">
      <w:pPr>
        <w:rPr>
          <w:b/>
          <w:color w:val="000000"/>
        </w:rPr>
      </w:pPr>
    </w:p>
    <w:p w14:paraId="713E8E4B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151EE96C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003397FD" w14:textId="77777777" w:rsidR="00003E5E" w:rsidRPr="00003E5E" w:rsidRDefault="00003E5E" w:rsidP="00003E5E">
      <w:pPr>
        <w:rPr>
          <w:color w:val="000000"/>
          <w:sz w:val="22"/>
        </w:rPr>
      </w:pPr>
    </w:p>
    <w:p w14:paraId="6484C545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400A9B2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62CE35D0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60E337F0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lastRenderedPageBreak/>
        <w:t>Степень открытости: с 4-х сторон</w:t>
      </w:r>
    </w:p>
    <w:p w14:paraId="1A2F27E9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6614A61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5001D10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386B996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77D09D5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7949E93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6476771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3715499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16CF278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5AA229D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01438F1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326389E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6A68FC6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242198E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5F58650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77C4DEB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3B16A16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3B28EFC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71B4D80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569E5F5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8.51 + 0.37 = 8.88</w:t>
      </w:r>
    </w:p>
    <w:p w14:paraId="4871624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96.3 + 4.17 = 100.5</w:t>
      </w:r>
    </w:p>
    <w:p w14:paraId="29B44D4D" w14:textId="77777777" w:rsidR="00003E5E" w:rsidRPr="00003E5E" w:rsidRDefault="00003E5E" w:rsidP="00003E5E">
      <w:pPr>
        <w:rPr>
          <w:b/>
          <w:color w:val="000000"/>
        </w:rPr>
      </w:pPr>
    </w:p>
    <w:p w14:paraId="5E2C5FDD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6614B82D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17E0E4F1" w14:textId="77777777" w:rsidR="00003E5E" w:rsidRPr="00003E5E" w:rsidRDefault="00003E5E" w:rsidP="00003E5E">
      <w:pPr>
        <w:rPr>
          <w:color w:val="000000"/>
          <w:sz w:val="22"/>
        </w:rPr>
      </w:pPr>
    </w:p>
    <w:p w14:paraId="2262C4ED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F045F0A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39A656E4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31CAA1B5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355590C2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2EAF1A7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4794BDD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5ED63A6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3B71809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6580DB3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3127722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452F86F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4E53E2A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5D3F7F2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2AD38BF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140F5B5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1114E2D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63BB957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345DED1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7787EAC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44F10CA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3970A66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lastRenderedPageBreak/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15E820C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54BAEEA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8.88 + 0.37 = 9.25</w:t>
      </w:r>
    </w:p>
    <w:p w14:paraId="195463A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100.5 + 4.17 = 104.7</w:t>
      </w:r>
    </w:p>
    <w:p w14:paraId="196367AD" w14:textId="77777777" w:rsidR="00003E5E" w:rsidRPr="00003E5E" w:rsidRDefault="00003E5E" w:rsidP="00003E5E">
      <w:pPr>
        <w:rPr>
          <w:b/>
          <w:color w:val="000000"/>
        </w:rPr>
      </w:pPr>
    </w:p>
    <w:p w14:paraId="5FAA78CE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78ABB8CA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336E991F" w14:textId="77777777" w:rsidR="00003E5E" w:rsidRPr="00003E5E" w:rsidRDefault="00003E5E" w:rsidP="00003E5E">
      <w:pPr>
        <w:rPr>
          <w:color w:val="000000"/>
          <w:sz w:val="22"/>
        </w:rPr>
      </w:pPr>
    </w:p>
    <w:p w14:paraId="3595E336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1AFD141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76D9A413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25437374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4A7363E2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40896C1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302D707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7D02A51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15C7AD7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1BA2212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5DC110D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1D2C6CA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071EC0A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51E64FD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05CDF3B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2B9ABD3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530578B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0E48489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733F75C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5B25A1A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2A9501F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527B54B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145A534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59117C6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9.25 + 0.37 = 9.62</w:t>
      </w:r>
    </w:p>
    <w:p w14:paraId="77E52C9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104.7 + 4.17 = 108.9</w:t>
      </w:r>
    </w:p>
    <w:p w14:paraId="6DBBC74B" w14:textId="77777777" w:rsidR="00003E5E" w:rsidRPr="00003E5E" w:rsidRDefault="00003E5E" w:rsidP="00003E5E">
      <w:pPr>
        <w:rPr>
          <w:b/>
          <w:color w:val="000000"/>
        </w:rPr>
      </w:pPr>
    </w:p>
    <w:p w14:paraId="4E0424BB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357BE9E8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59A2D627" w14:textId="77777777" w:rsidR="00003E5E" w:rsidRPr="00003E5E" w:rsidRDefault="00003E5E" w:rsidP="00003E5E">
      <w:pPr>
        <w:rPr>
          <w:color w:val="000000"/>
          <w:sz w:val="22"/>
        </w:rPr>
      </w:pPr>
    </w:p>
    <w:p w14:paraId="7C663403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B1CE514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044DB989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2ECAEF75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551429B2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2EE4153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7060FC2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lastRenderedPageBreak/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0CE5171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22482E0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4297A48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196DFEF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1431BC4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2F79E40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760FB95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380AFE3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014BD6D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3D29831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13626D7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321D1CD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009113C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4358A96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7C0AFF6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35A1939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1DC7F19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9.62 + 0.37 = 9.99</w:t>
      </w:r>
    </w:p>
    <w:p w14:paraId="10AE1F5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108.9 + 4.17 = 113.1</w:t>
      </w:r>
    </w:p>
    <w:p w14:paraId="08CC7CF0" w14:textId="77777777" w:rsidR="00003E5E" w:rsidRPr="00003E5E" w:rsidRDefault="00003E5E" w:rsidP="00003E5E">
      <w:pPr>
        <w:rPr>
          <w:b/>
          <w:color w:val="000000"/>
        </w:rPr>
      </w:pPr>
    </w:p>
    <w:p w14:paraId="1A969000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4DECF1DA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2A35CEDB" w14:textId="77777777" w:rsidR="00003E5E" w:rsidRPr="00003E5E" w:rsidRDefault="00003E5E" w:rsidP="00003E5E">
      <w:pPr>
        <w:rPr>
          <w:color w:val="000000"/>
          <w:sz w:val="22"/>
        </w:rPr>
      </w:pPr>
    </w:p>
    <w:p w14:paraId="4F02D367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30F6734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4CFBBA75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061FB73C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69F5E57B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618008E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240991E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7C56364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7DE1CB9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7598BB1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5C498CA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29D3F02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3F0B40C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043F880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63CEDCC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210BD5C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48DF727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621F7E9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2D44B92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495C81B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612B0D6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4B19DAB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7546E63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3B79FB6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lastRenderedPageBreak/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9.99 + 0.37 = 10.36</w:t>
      </w:r>
    </w:p>
    <w:p w14:paraId="661BCD0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113.1 + 4.17 = 117.3</w:t>
      </w:r>
    </w:p>
    <w:p w14:paraId="2BC57037" w14:textId="77777777" w:rsidR="00003E5E" w:rsidRPr="00003E5E" w:rsidRDefault="00003E5E" w:rsidP="00003E5E">
      <w:pPr>
        <w:rPr>
          <w:b/>
          <w:color w:val="000000"/>
        </w:rPr>
      </w:pPr>
    </w:p>
    <w:p w14:paraId="40264C50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7AF31BEA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466D4E89" w14:textId="77777777" w:rsidR="00003E5E" w:rsidRPr="00003E5E" w:rsidRDefault="00003E5E" w:rsidP="00003E5E">
      <w:pPr>
        <w:rPr>
          <w:color w:val="000000"/>
          <w:sz w:val="22"/>
        </w:rPr>
      </w:pPr>
    </w:p>
    <w:p w14:paraId="1DC1AE70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387921D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407EF711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60FCE8D3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0E977DE8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243AE4E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09B1E60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2BFAB76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3B6AF6D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2BFF3A7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2DA8DAA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4F286F3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689CC63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642054C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75B3E6C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6585CA9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0E52E1D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6B5E0CC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3821F95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52B6C9E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66D1BFE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217C13F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2A9CB36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6FFD50A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10.36 + 0.37 = 10.73</w:t>
      </w:r>
    </w:p>
    <w:p w14:paraId="21FC5BC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117.3 + 4.17 = 121.5</w:t>
      </w:r>
    </w:p>
    <w:p w14:paraId="55E8405A" w14:textId="77777777" w:rsidR="00003E5E" w:rsidRPr="00003E5E" w:rsidRDefault="00003E5E" w:rsidP="00003E5E">
      <w:pPr>
        <w:rPr>
          <w:b/>
          <w:color w:val="000000"/>
        </w:rPr>
      </w:pPr>
    </w:p>
    <w:p w14:paraId="0A247402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4C410BD5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3B8A8A34" w14:textId="77777777" w:rsidR="00003E5E" w:rsidRPr="00003E5E" w:rsidRDefault="00003E5E" w:rsidP="00003E5E">
      <w:pPr>
        <w:rPr>
          <w:color w:val="000000"/>
          <w:sz w:val="22"/>
        </w:rPr>
      </w:pPr>
    </w:p>
    <w:p w14:paraId="7D24E292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F4207E8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31FF22FA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6B71B856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63DD3BA5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5344F89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46E1832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5DD9F06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657B7B9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7A6FACC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57988FB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lastRenderedPageBreak/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72FC58E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2D9F54D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148DA4D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6DEA9DC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52D61CD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0F6E40A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5927BFD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2606952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6ABC837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05327F1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7F2C20E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36B5E2E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2081D24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10.73 + 0.37 = 11.1</w:t>
      </w:r>
    </w:p>
    <w:p w14:paraId="5D71E7A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121.5 + 4.17 = 125.7</w:t>
      </w:r>
    </w:p>
    <w:p w14:paraId="76FF4964" w14:textId="77777777" w:rsidR="00003E5E" w:rsidRPr="00003E5E" w:rsidRDefault="00003E5E" w:rsidP="00003E5E">
      <w:pPr>
        <w:rPr>
          <w:b/>
          <w:color w:val="000000"/>
        </w:rPr>
      </w:pPr>
    </w:p>
    <w:p w14:paraId="76C1B5EA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671FF216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75F025D7" w14:textId="77777777" w:rsidR="00003E5E" w:rsidRPr="00003E5E" w:rsidRDefault="00003E5E" w:rsidP="00003E5E">
      <w:pPr>
        <w:rPr>
          <w:color w:val="000000"/>
          <w:sz w:val="22"/>
        </w:rPr>
      </w:pPr>
    </w:p>
    <w:p w14:paraId="31D94042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5C9A0B8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4B2B16D6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666B2824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05D429DB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73E4590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2380DFF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28A7C59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22CD1CE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2B15CE0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405C235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56EC46B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1595380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48683EA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2C65984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7ADF3B7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1F6DA31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7A707F7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22C4956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632F378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784B7F8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1A10A14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33ED112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39F73B3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11.1 + 0.37 = 11.47</w:t>
      </w:r>
    </w:p>
    <w:p w14:paraId="171F782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125.7 + 4.17 = 129.9</w:t>
      </w:r>
    </w:p>
    <w:p w14:paraId="4091A6D7" w14:textId="77777777" w:rsidR="00003E5E" w:rsidRPr="00003E5E" w:rsidRDefault="00003E5E" w:rsidP="00003E5E">
      <w:pPr>
        <w:rPr>
          <w:b/>
          <w:color w:val="000000"/>
        </w:rPr>
      </w:pPr>
    </w:p>
    <w:p w14:paraId="3EC05B6E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7EAD46DD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lastRenderedPageBreak/>
        <w:t>Материал: Песчаник</w:t>
      </w:r>
    </w:p>
    <w:p w14:paraId="6E147FEA" w14:textId="77777777" w:rsidR="00003E5E" w:rsidRPr="00003E5E" w:rsidRDefault="00003E5E" w:rsidP="00003E5E">
      <w:pPr>
        <w:rPr>
          <w:color w:val="000000"/>
          <w:sz w:val="22"/>
        </w:rPr>
      </w:pPr>
    </w:p>
    <w:p w14:paraId="6F5BE865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E137C7E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11C6A705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27987AAB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5837043A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4063EDF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75983FB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652FE52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2F7D9B3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3D29FC5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473E646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43EAFF5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6B4B957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3AAF094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213E71E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04ACAD3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12F13DB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08FBF77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76D4A22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568D83C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6F318BE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4C92B52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40D2E94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3C58D39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11.47 + 0.37 = 11.84</w:t>
      </w:r>
    </w:p>
    <w:p w14:paraId="41AFF77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129.9 + 4.17 = 134.1</w:t>
      </w:r>
    </w:p>
    <w:p w14:paraId="2AC95EBD" w14:textId="77777777" w:rsidR="00003E5E" w:rsidRPr="00003E5E" w:rsidRDefault="00003E5E" w:rsidP="00003E5E">
      <w:pPr>
        <w:rPr>
          <w:b/>
          <w:color w:val="000000"/>
        </w:rPr>
      </w:pPr>
    </w:p>
    <w:p w14:paraId="7549C1C7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5F4820FC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70B45DA0" w14:textId="77777777" w:rsidR="00003E5E" w:rsidRPr="00003E5E" w:rsidRDefault="00003E5E" w:rsidP="00003E5E">
      <w:pPr>
        <w:rPr>
          <w:color w:val="000000"/>
          <w:sz w:val="22"/>
        </w:rPr>
      </w:pPr>
    </w:p>
    <w:p w14:paraId="794FB448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F6CA2FF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108C4081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0289E96B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5BEB0598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3BB4126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73C879A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544543E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5DE9544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01B5AD2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2BD0226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03B461E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21EFBFE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52CCB08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09AA905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lastRenderedPageBreak/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748E8B1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0E4D037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3B6F27E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644B7F3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5A5840B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2BBBF08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44A75E9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4EE774E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00B8E38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11.84 + 0.37 = 12.2</w:t>
      </w:r>
    </w:p>
    <w:p w14:paraId="0770D2B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134.1 + 4.17 = 138.3</w:t>
      </w:r>
    </w:p>
    <w:p w14:paraId="27607224" w14:textId="77777777" w:rsidR="00003E5E" w:rsidRPr="00003E5E" w:rsidRDefault="00003E5E" w:rsidP="00003E5E">
      <w:pPr>
        <w:rPr>
          <w:b/>
          <w:color w:val="000000"/>
        </w:rPr>
      </w:pPr>
    </w:p>
    <w:p w14:paraId="4F16BD03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50A19B40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09690E61" w14:textId="77777777" w:rsidR="00003E5E" w:rsidRPr="00003E5E" w:rsidRDefault="00003E5E" w:rsidP="00003E5E">
      <w:pPr>
        <w:rPr>
          <w:color w:val="000000"/>
          <w:sz w:val="22"/>
        </w:rPr>
      </w:pPr>
    </w:p>
    <w:p w14:paraId="615FE3D4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594C5C9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38B1FE72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532FE1DF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6538724B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1DA6BD3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1566159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5183CC9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28BD4FC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621BE29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0660037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7621844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3CAAB84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0280596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5170D16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1D13E52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6224A4A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212DD79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760EDF0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2BD75B5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2B27F59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05DEDC9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4AF45CA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7538622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12.2 + 0.37 = 12.57</w:t>
      </w:r>
    </w:p>
    <w:p w14:paraId="4EE3B95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138.3 + 4.17 = 142.5</w:t>
      </w:r>
    </w:p>
    <w:p w14:paraId="66A65066" w14:textId="77777777" w:rsidR="00003E5E" w:rsidRPr="00003E5E" w:rsidRDefault="00003E5E" w:rsidP="00003E5E">
      <w:pPr>
        <w:rPr>
          <w:b/>
          <w:color w:val="000000"/>
        </w:rPr>
      </w:pPr>
    </w:p>
    <w:p w14:paraId="344BDF07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7098A7C4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76AA3625" w14:textId="77777777" w:rsidR="00003E5E" w:rsidRPr="00003E5E" w:rsidRDefault="00003E5E" w:rsidP="00003E5E">
      <w:pPr>
        <w:rPr>
          <w:color w:val="000000"/>
          <w:sz w:val="22"/>
        </w:rPr>
      </w:pPr>
    </w:p>
    <w:p w14:paraId="4FB61FE5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003E5E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2700FFC1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458B19A5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000F3E28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4754A724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790122B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3A5C77A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0D3EA38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3F15315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3D97397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2BEB884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530631D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34A00F2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1AC80DD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3922FD9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7FDD512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0713C75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15D9A37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486EDB7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7E8B353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1BB4947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7C30FA7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5A5DB01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6C38D44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12.57 + 0.37 = 12.94</w:t>
      </w:r>
    </w:p>
    <w:p w14:paraId="4E06586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142.5 + 4.17 = 146.7</w:t>
      </w:r>
    </w:p>
    <w:p w14:paraId="35D4D503" w14:textId="77777777" w:rsidR="00003E5E" w:rsidRPr="00003E5E" w:rsidRDefault="00003E5E" w:rsidP="00003E5E">
      <w:pPr>
        <w:rPr>
          <w:b/>
          <w:color w:val="000000"/>
        </w:rPr>
      </w:pPr>
    </w:p>
    <w:p w14:paraId="34764580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34AB656A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77620354" w14:textId="77777777" w:rsidR="00003E5E" w:rsidRPr="00003E5E" w:rsidRDefault="00003E5E" w:rsidP="00003E5E">
      <w:pPr>
        <w:rPr>
          <w:color w:val="000000"/>
          <w:sz w:val="22"/>
        </w:rPr>
      </w:pPr>
    </w:p>
    <w:p w14:paraId="147042C4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5A841F9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78744B75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5F5A07CE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09CAC0A1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56E68CE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6108C69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11646E9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523B6A0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7CC0BBF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45B299C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71DA8FA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7F51759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30A9B03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26047EC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17C3A22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66A8CC7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0B1846D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04936FF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lastRenderedPageBreak/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623BDD3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45CE01C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345B876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190DA19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334CD45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12.94 + 0.37 = 13.3</w:t>
      </w:r>
    </w:p>
    <w:p w14:paraId="7D0E4A2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146.7 + 4.17 = 150.9</w:t>
      </w:r>
    </w:p>
    <w:p w14:paraId="2C1D8B74" w14:textId="77777777" w:rsidR="00003E5E" w:rsidRPr="00003E5E" w:rsidRDefault="00003E5E" w:rsidP="00003E5E">
      <w:pPr>
        <w:rPr>
          <w:b/>
          <w:color w:val="000000"/>
        </w:rPr>
      </w:pPr>
    </w:p>
    <w:p w14:paraId="1A08DDA0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4A00CF92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44CEEC09" w14:textId="77777777" w:rsidR="00003E5E" w:rsidRPr="00003E5E" w:rsidRDefault="00003E5E" w:rsidP="00003E5E">
      <w:pPr>
        <w:rPr>
          <w:color w:val="000000"/>
          <w:sz w:val="22"/>
        </w:rPr>
      </w:pPr>
    </w:p>
    <w:p w14:paraId="6BD1DC12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E0DA11E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2EB9DB82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0A64DBC1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298A763D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262B46B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022C120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56EC51F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0C089DA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18C8E35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2408AB7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160BB3E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25E0AB6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3E2E6F9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3956723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3EA05F6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4ADB640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2F1C742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46F7D03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2C04250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2DB2C91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1617886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242283D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1A0F8EC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13.3 + 0.37 = 13.67</w:t>
      </w:r>
    </w:p>
    <w:p w14:paraId="2932D98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150.9 + 4.17 = 155.1</w:t>
      </w:r>
    </w:p>
    <w:p w14:paraId="300EC6EC" w14:textId="77777777" w:rsidR="00003E5E" w:rsidRPr="00003E5E" w:rsidRDefault="00003E5E" w:rsidP="00003E5E">
      <w:pPr>
        <w:rPr>
          <w:b/>
          <w:color w:val="000000"/>
        </w:rPr>
      </w:pPr>
    </w:p>
    <w:p w14:paraId="7DAFF713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2DAEC8FC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1E4E288C" w14:textId="77777777" w:rsidR="00003E5E" w:rsidRPr="00003E5E" w:rsidRDefault="00003E5E" w:rsidP="00003E5E">
      <w:pPr>
        <w:rPr>
          <w:color w:val="000000"/>
          <w:sz w:val="22"/>
        </w:rPr>
      </w:pPr>
    </w:p>
    <w:p w14:paraId="4E376598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A85C02A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6B4C55FC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05B5BF8B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lastRenderedPageBreak/>
        <w:t>Степень открытости: с 4-х сторон</w:t>
      </w:r>
    </w:p>
    <w:p w14:paraId="1CBB31A3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258EB92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654F001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02C15B1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4673D65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22A3FF1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6585F1C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2981C63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2D680E1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6459D2F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60CA33A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4EFCC36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3F1C08F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3122384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727A17E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02B861D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2A13E10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50624FA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56D5470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36FA923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13.67 + 0.37 = 14.04</w:t>
      </w:r>
    </w:p>
    <w:p w14:paraId="40CF34B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155.1 + 4.17 = 159.3</w:t>
      </w:r>
    </w:p>
    <w:p w14:paraId="044A654A" w14:textId="77777777" w:rsidR="00003E5E" w:rsidRPr="00003E5E" w:rsidRDefault="00003E5E" w:rsidP="00003E5E">
      <w:pPr>
        <w:rPr>
          <w:b/>
          <w:color w:val="000000"/>
        </w:rPr>
      </w:pPr>
    </w:p>
    <w:p w14:paraId="2173018F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769C31C7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5236F913" w14:textId="77777777" w:rsidR="00003E5E" w:rsidRPr="00003E5E" w:rsidRDefault="00003E5E" w:rsidP="00003E5E">
      <w:pPr>
        <w:rPr>
          <w:color w:val="000000"/>
          <w:sz w:val="22"/>
        </w:rPr>
      </w:pPr>
    </w:p>
    <w:p w14:paraId="31A8AEC5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984BF59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5C36F2BE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207B63D9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29E9F78D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42682A3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10AF95F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0EE53DF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57D397C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124504A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53753E9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18BD002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4FE043E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5DC0D0A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5EE9F8B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5C7F6C2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59B4AA9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212F2C4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1D83379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1D61475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28ED683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22D6448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lastRenderedPageBreak/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1B58CB4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3AF9F5E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14.04 + 0.37 = 14.4</w:t>
      </w:r>
    </w:p>
    <w:p w14:paraId="654A914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159.3 + 4.17 = 163.5</w:t>
      </w:r>
    </w:p>
    <w:p w14:paraId="372FA859" w14:textId="77777777" w:rsidR="00003E5E" w:rsidRPr="00003E5E" w:rsidRDefault="00003E5E" w:rsidP="00003E5E">
      <w:pPr>
        <w:rPr>
          <w:b/>
          <w:color w:val="000000"/>
        </w:rPr>
      </w:pPr>
    </w:p>
    <w:p w14:paraId="2E35EF2E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49286D16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716E46AB" w14:textId="77777777" w:rsidR="00003E5E" w:rsidRPr="00003E5E" w:rsidRDefault="00003E5E" w:rsidP="00003E5E">
      <w:pPr>
        <w:rPr>
          <w:color w:val="000000"/>
          <w:sz w:val="22"/>
        </w:rPr>
      </w:pPr>
    </w:p>
    <w:p w14:paraId="671E9828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47724B5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69BE7D66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10745D87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0F4EE80E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74FD21B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6B60BF1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3CD88A9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72BAD1E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6457A50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14B1565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5C39184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7331010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2C9C0F5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07C7577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1C04350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5FF5D14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5C74A62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4915CCC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1D20C43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2078E8F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40E5BF7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1E8E82A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01E3E66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14.4 + 0.37 = 14.77</w:t>
      </w:r>
    </w:p>
    <w:p w14:paraId="34DFCBC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163.5 + 4.17 = 167.7</w:t>
      </w:r>
    </w:p>
    <w:p w14:paraId="55BCD7B2" w14:textId="77777777" w:rsidR="00003E5E" w:rsidRPr="00003E5E" w:rsidRDefault="00003E5E" w:rsidP="00003E5E">
      <w:pPr>
        <w:rPr>
          <w:b/>
          <w:color w:val="000000"/>
        </w:rPr>
      </w:pPr>
    </w:p>
    <w:p w14:paraId="7AAA8BAE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313F6E7F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40EE71FA" w14:textId="77777777" w:rsidR="00003E5E" w:rsidRPr="00003E5E" w:rsidRDefault="00003E5E" w:rsidP="00003E5E">
      <w:pPr>
        <w:rPr>
          <w:color w:val="000000"/>
          <w:sz w:val="22"/>
        </w:rPr>
      </w:pPr>
    </w:p>
    <w:p w14:paraId="480DACC6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79439EE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56226386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3E5EC480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623C7355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3C98F0B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21BE2CF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lastRenderedPageBreak/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68F1915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1F0DFC6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37F308E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1AA0A79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0278D42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306F9ED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67DE8A0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23FD4D6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186AB90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0AC5E9A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7C61C1D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02E1DD5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6FCD946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6D08EB3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7F76A64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6810123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63C76E3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14.77 + 0.37 = 15.14</w:t>
      </w:r>
    </w:p>
    <w:p w14:paraId="526A8E5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167.7 + 4.17 = 171.9</w:t>
      </w:r>
    </w:p>
    <w:p w14:paraId="0E888AF0" w14:textId="77777777" w:rsidR="00003E5E" w:rsidRPr="00003E5E" w:rsidRDefault="00003E5E" w:rsidP="00003E5E">
      <w:pPr>
        <w:rPr>
          <w:b/>
          <w:color w:val="000000"/>
        </w:rPr>
      </w:pPr>
    </w:p>
    <w:p w14:paraId="636E18AF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0A8DC20A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3B4A11B9" w14:textId="77777777" w:rsidR="00003E5E" w:rsidRPr="00003E5E" w:rsidRDefault="00003E5E" w:rsidP="00003E5E">
      <w:pPr>
        <w:rPr>
          <w:color w:val="000000"/>
          <w:sz w:val="22"/>
        </w:rPr>
      </w:pPr>
    </w:p>
    <w:p w14:paraId="67E26E95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1E441E2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65FB1C17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382DA488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0CE60BCE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4774226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50318CB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258904F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2AFD7FE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7678365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62C6537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2726E91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42DEE99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51A8E63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3A8B7A9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1D4303A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6F76AD5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7CB3B90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5FF3710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1720ABE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4BB34BB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5B840AB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112A247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4EAFCE4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lastRenderedPageBreak/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15.14 + 0.37 = 15.5</w:t>
      </w:r>
    </w:p>
    <w:p w14:paraId="5C39EA6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171.9 + 4.17 = 176.1</w:t>
      </w:r>
    </w:p>
    <w:p w14:paraId="6887D37B" w14:textId="77777777" w:rsidR="00003E5E" w:rsidRPr="00003E5E" w:rsidRDefault="00003E5E" w:rsidP="00003E5E">
      <w:pPr>
        <w:rPr>
          <w:b/>
          <w:color w:val="000000"/>
        </w:rPr>
      </w:pPr>
    </w:p>
    <w:p w14:paraId="667915B6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76947343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5C46CC47" w14:textId="77777777" w:rsidR="00003E5E" w:rsidRPr="00003E5E" w:rsidRDefault="00003E5E" w:rsidP="00003E5E">
      <w:pPr>
        <w:rPr>
          <w:color w:val="000000"/>
          <w:sz w:val="22"/>
        </w:rPr>
      </w:pPr>
    </w:p>
    <w:p w14:paraId="5BE947F6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C01447C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665164F5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61EAD163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3F3DE138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32248CF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553BBD9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72C2A7B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1CA40F2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4CA7924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1FD6891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01DC90B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0BB505A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4A2A17D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17EF63B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64D4565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352CE99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666F8B3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582A93D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0C1A527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07BB422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7ED287D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4B657DC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11F1DA0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15.5 + 0.37 = 15.87</w:t>
      </w:r>
    </w:p>
    <w:p w14:paraId="4806DF2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176.1 + 4.17 = 180.3</w:t>
      </w:r>
    </w:p>
    <w:p w14:paraId="2C92E66B" w14:textId="77777777" w:rsidR="00003E5E" w:rsidRPr="00003E5E" w:rsidRDefault="00003E5E" w:rsidP="00003E5E">
      <w:pPr>
        <w:rPr>
          <w:b/>
          <w:color w:val="000000"/>
        </w:rPr>
      </w:pPr>
    </w:p>
    <w:p w14:paraId="466040F3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5F932588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2DFA3098" w14:textId="77777777" w:rsidR="00003E5E" w:rsidRPr="00003E5E" w:rsidRDefault="00003E5E" w:rsidP="00003E5E">
      <w:pPr>
        <w:rPr>
          <w:color w:val="000000"/>
          <w:sz w:val="22"/>
        </w:rPr>
      </w:pPr>
    </w:p>
    <w:p w14:paraId="5C3FA6BA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E06E939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55D1B345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22AE1AC9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7F9EC3B8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1F776F2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64DB3BE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38FD1CA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6D29502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28F3749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78A2583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lastRenderedPageBreak/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463CB46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7CEB4AC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51E3B82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582D059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0FAD737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4890499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0CD5D69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01F4DF2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335DE35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6E545E7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0EA34CA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6ECAFF2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5D05B4B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15.87 + 0.37 = 16.24</w:t>
      </w:r>
    </w:p>
    <w:p w14:paraId="6215E8B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180.3 + 4.17 = 184.5</w:t>
      </w:r>
    </w:p>
    <w:p w14:paraId="634ADCC8" w14:textId="77777777" w:rsidR="00003E5E" w:rsidRPr="00003E5E" w:rsidRDefault="00003E5E" w:rsidP="00003E5E">
      <w:pPr>
        <w:rPr>
          <w:b/>
          <w:color w:val="000000"/>
        </w:rPr>
      </w:pPr>
    </w:p>
    <w:p w14:paraId="370C31C5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09E4B445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472C9F46" w14:textId="77777777" w:rsidR="00003E5E" w:rsidRPr="00003E5E" w:rsidRDefault="00003E5E" w:rsidP="00003E5E">
      <w:pPr>
        <w:rPr>
          <w:color w:val="000000"/>
          <w:sz w:val="22"/>
        </w:rPr>
      </w:pPr>
    </w:p>
    <w:p w14:paraId="5B697772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6E819EF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72D7AD64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15814B9F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2FBDBE88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6FE4FEA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2098EBE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3AD644E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1407BDC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54EB5B0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72A8623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78D2C78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45D3FE2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5180C60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7AFEC7B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348203D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434F8B2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152D5AE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6F376FD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777E027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225EBF8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5F370A6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43FECAE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299685E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16.24 + 0.37 = 16.6</w:t>
      </w:r>
    </w:p>
    <w:p w14:paraId="2FDD535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184.5 + 4.17 = 188.7</w:t>
      </w:r>
    </w:p>
    <w:p w14:paraId="2ACD2A99" w14:textId="77777777" w:rsidR="00003E5E" w:rsidRPr="00003E5E" w:rsidRDefault="00003E5E" w:rsidP="00003E5E">
      <w:pPr>
        <w:rPr>
          <w:b/>
          <w:color w:val="000000"/>
        </w:rPr>
      </w:pPr>
    </w:p>
    <w:p w14:paraId="2FA746F1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62B34916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lastRenderedPageBreak/>
        <w:t>Материал: Песчаник</w:t>
      </w:r>
    </w:p>
    <w:p w14:paraId="2A4DE6BD" w14:textId="77777777" w:rsidR="00003E5E" w:rsidRPr="00003E5E" w:rsidRDefault="00003E5E" w:rsidP="00003E5E">
      <w:pPr>
        <w:rPr>
          <w:color w:val="000000"/>
          <w:sz w:val="22"/>
        </w:rPr>
      </w:pPr>
    </w:p>
    <w:p w14:paraId="6863DFE1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9C8AA9B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6E4BE97F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2DE2C9F3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360B7206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1C948E8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2C3FFF6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7886318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32D7408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4C1AF82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600F92B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7A62588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76C6A0F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4634A68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013C944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31E69E4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4388605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7D0AC2E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781599E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22D58FD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55628EB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23B5437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40619BD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6952AE5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16.6 + 0.37 = 16.97</w:t>
      </w:r>
    </w:p>
    <w:p w14:paraId="647A528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188.7 + 4.17 = 192.9</w:t>
      </w:r>
    </w:p>
    <w:p w14:paraId="35D527F8" w14:textId="77777777" w:rsidR="00003E5E" w:rsidRPr="00003E5E" w:rsidRDefault="00003E5E" w:rsidP="00003E5E">
      <w:pPr>
        <w:rPr>
          <w:b/>
          <w:color w:val="000000"/>
        </w:rPr>
      </w:pPr>
    </w:p>
    <w:p w14:paraId="230B82F9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6DC77DD7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6D24C0FE" w14:textId="77777777" w:rsidR="00003E5E" w:rsidRPr="00003E5E" w:rsidRDefault="00003E5E" w:rsidP="00003E5E">
      <w:pPr>
        <w:rPr>
          <w:color w:val="000000"/>
          <w:sz w:val="22"/>
        </w:rPr>
      </w:pPr>
    </w:p>
    <w:p w14:paraId="224DE52C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F19F763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6F039D3D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32B040F2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6FBE2021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3D108CC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160C29D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3E2E517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3D339E0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010CD9F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1F6B883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293BACC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12A51DA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5AA78DB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4B3846C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lastRenderedPageBreak/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51D7E0D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20FA0FD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1C3D3D2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6E62C51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694DF04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7DA9250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3FA64A2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7B83646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16F0833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16.97 + 0.37 = 17.34</w:t>
      </w:r>
    </w:p>
    <w:p w14:paraId="36A2AC4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192.9 + 4.17 = 197.1</w:t>
      </w:r>
    </w:p>
    <w:p w14:paraId="431B8013" w14:textId="77777777" w:rsidR="00003E5E" w:rsidRPr="00003E5E" w:rsidRDefault="00003E5E" w:rsidP="00003E5E">
      <w:pPr>
        <w:rPr>
          <w:b/>
          <w:color w:val="000000"/>
        </w:rPr>
      </w:pPr>
    </w:p>
    <w:p w14:paraId="415240DA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7FA8363F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7D6EE5C5" w14:textId="77777777" w:rsidR="00003E5E" w:rsidRPr="00003E5E" w:rsidRDefault="00003E5E" w:rsidP="00003E5E">
      <w:pPr>
        <w:rPr>
          <w:color w:val="000000"/>
          <w:sz w:val="22"/>
        </w:rPr>
      </w:pPr>
    </w:p>
    <w:p w14:paraId="7E35C40E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FD96839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4ADAC14A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459105B0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3842A560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183FEFB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5598DF0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2536A24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3702AFC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75713FD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4A82343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57E4CAF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27ABB3D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030A589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2566551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68D16E7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4D385FF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780C9C9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58629E3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7B9CB46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4230AEF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422A53B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6B69D88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11A23C6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17.34 + 0.37 = 17.7</w:t>
      </w:r>
    </w:p>
    <w:p w14:paraId="6FAB129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197.1 + 4.17 = 201.3</w:t>
      </w:r>
    </w:p>
    <w:p w14:paraId="7DD3BBD6" w14:textId="77777777" w:rsidR="00003E5E" w:rsidRPr="00003E5E" w:rsidRDefault="00003E5E" w:rsidP="00003E5E">
      <w:pPr>
        <w:rPr>
          <w:b/>
          <w:color w:val="000000"/>
        </w:rPr>
      </w:pPr>
    </w:p>
    <w:p w14:paraId="4A71CC1C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229CF108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5C8304F7" w14:textId="77777777" w:rsidR="00003E5E" w:rsidRPr="00003E5E" w:rsidRDefault="00003E5E" w:rsidP="00003E5E">
      <w:pPr>
        <w:rPr>
          <w:color w:val="000000"/>
          <w:sz w:val="22"/>
        </w:rPr>
      </w:pPr>
    </w:p>
    <w:p w14:paraId="3FB173BE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003E5E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69836864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0C558D5D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720455FA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1AD90B16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79CACF9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2AB7E98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50DBB84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31FF5FA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6354DC1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79A866D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4EFB0E4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332FBFC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0856723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6733FD7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26C0CB6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08F3288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10B2161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7BD9C14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045B79A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7736087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4E284E3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5C7E41F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630C9AB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17.7 + 0.37 = 18.07</w:t>
      </w:r>
    </w:p>
    <w:p w14:paraId="669C4FF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201.3 + 4.17 = 205.5</w:t>
      </w:r>
    </w:p>
    <w:p w14:paraId="4E17A04F" w14:textId="77777777" w:rsidR="00003E5E" w:rsidRPr="00003E5E" w:rsidRDefault="00003E5E" w:rsidP="00003E5E">
      <w:pPr>
        <w:rPr>
          <w:b/>
          <w:color w:val="000000"/>
        </w:rPr>
      </w:pPr>
    </w:p>
    <w:p w14:paraId="41477463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1F344907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0A452514" w14:textId="77777777" w:rsidR="00003E5E" w:rsidRPr="00003E5E" w:rsidRDefault="00003E5E" w:rsidP="00003E5E">
      <w:pPr>
        <w:rPr>
          <w:color w:val="000000"/>
          <w:sz w:val="22"/>
        </w:rPr>
      </w:pPr>
    </w:p>
    <w:p w14:paraId="7CAD38A4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6EE4C95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4F59493E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6E00DDFA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5B3D4208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6CA4E0B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538DB07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46490BF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0B2312F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7590FBB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313C9F6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11FA898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2DA783F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622229C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209CCA3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50E6489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24C9A5F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318E98E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6868F26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lastRenderedPageBreak/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0909572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5C38F8F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286657E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387CEF0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445AF91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18.07 + 0.37 = 18.44</w:t>
      </w:r>
    </w:p>
    <w:p w14:paraId="5CEC855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205.5 + 4.17 = 209.7</w:t>
      </w:r>
    </w:p>
    <w:p w14:paraId="0DFF36A2" w14:textId="77777777" w:rsidR="00003E5E" w:rsidRPr="00003E5E" w:rsidRDefault="00003E5E" w:rsidP="00003E5E">
      <w:pPr>
        <w:rPr>
          <w:b/>
          <w:color w:val="000000"/>
        </w:rPr>
      </w:pPr>
    </w:p>
    <w:p w14:paraId="264E26EA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35488AB3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328C13A3" w14:textId="77777777" w:rsidR="00003E5E" w:rsidRPr="00003E5E" w:rsidRDefault="00003E5E" w:rsidP="00003E5E">
      <w:pPr>
        <w:rPr>
          <w:color w:val="000000"/>
          <w:sz w:val="22"/>
        </w:rPr>
      </w:pPr>
    </w:p>
    <w:p w14:paraId="451A784C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DB40CF8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5DFB4EFE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11E7568D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02D5C2FE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5679876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3238F30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6D601E0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55B5C18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598ED40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2150B9D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2A2DC88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3C28966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34D28E1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31F2ED9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64F9FD3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53B6C05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5DCDE52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55FAC64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60AEB03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1FDD6D3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730545D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7A9A8AE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2420057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18.44 + 0.37 = 18.8</w:t>
      </w:r>
    </w:p>
    <w:p w14:paraId="4F86E99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209.7 + 4.17 = 213.9</w:t>
      </w:r>
    </w:p>
    <w:p w14:paraId="13932F02" w14:textId="77777777" w:rsidR="00003E5E" w:rsidRPr="00003E5E" w:rsidRDefault="00003E5E" w:rsidP="00003E5E">
      <w:pPr>
        <w:rPr>
          <w:b/>
          <w:color w:val="000000"/>
        </w:rPr>
      </w:pPr>
    </w:p>
    <w:p w14:paraId="76893E21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3E0A6435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0580501C" w14:textId="77777777" w:rsidR="00003E5E" w:rsidRPr="00003E5E" w:rsidRDefault="00003E5E" w:rsidP="00003E5E">
      <w:pPr>
        <w:rPr>
          <w:color w:val="000000"/>
          <w:sz w:val="22"/>
        </w:rPr>
      </w:pPr>
    </w:p>
    <w:p w14:paraId="307D02D0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AF1E130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45F0F2FD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620AFD69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lastRenderedPageBreak/>
        <w:t>Степень открытости: с 4-х сторон</w:t>
      </w:r>
    </w:p>
    <w:p w14:paraId="0E3EAE29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643AF9D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7155A1B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1B95054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531A529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27F6538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18C63A4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484BA29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0581C3C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2C0942E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7DACA49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2FA5C8F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6CCE4C6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3852687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75D6C0E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341A03A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3E22C31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24FB0EB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03C2C89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0F8B038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18.8 + 0.37 = 19.17</w:t>
      </w:r>
    </w:p>
    <w:p w14:paraId="54E4DB9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213.9 + 4.17 = 218.1</w:t>
      </w:r>
    </w:p>
    <w:p w14:paraId="62265D79" w14:textId="77777777" w:rsidR="00003E5E" w:rsidRPr="00003E5E" w:rsidRDefault="00003E5E" w:rsidP="00003E5E">
      <w:pPr>
        <w:rPr>
          <w:b/>
          <w:color w:val="000000"/>
        </w:rPr>
      </w:pPr>
    </w:p>
    <w:p w14:paraId="57C97180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2CA2EF59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79C1F293" w14:textId="77777777" w:rsidR="00003E5E" w:rsidRPr="00003E5E" w:rsidRDefault="00003E5E" w:rsidP="00003E5E">
      <w:pPr>
        <w:rPr>
          <w:color w:val="000000"/>
          <w:sz w:val="22"/>
        </w:rPr>
      </w:pPr>
    </w:p>
    <w:p w14:paraId="7DB3D431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73C4F4A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32566DDA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60E13103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4CE7277D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585CE63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78613EB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76A4190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712E2E8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046FF40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05767BE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387D9C6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70B5B76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51F6FD0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23BFED4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39DDC64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6279FB9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489C02A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77C6410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0D7F7FB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021AF2A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4043861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lastRenderedPageBreak/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4C98CA0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1937DE1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19.17 + 0.37 = 19.54</w:t>
      </w:r>
    </w:p>
    <w:p w14:paraId="3598C8E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218.1 + 4.17 = 222.3</w:t>
      </w:r>
    </w:p>
    <w:p w14:paraId="02A89576" w14:textId="77777777" w:rsidR="00003E5E" w:rsidRPr="00003E5E" w:rsidRDefault="00003E5E" w:rsidP="00003E5E">
      <w:pPr>
        <w:rPr>
          <w:b/>
          <w:color w:val="000000"/>
        </w:rPr>
      </w:pPr>
    </w:p>
    <w:p w14:paraId="2D2D8E3E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4560B2C1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56DAB659" w14:textId="77777777" w:rsidR="00003E5E" w:rsidRPr="00003E5E" w:rsidRDefault="00003E5E" w:rsidP="00003E5E">
      <w:pPr>
        <w:rPr>
          <w:color w:val="000000"/>
          <w:sz w:val="22"/>
        </w:rPr>
      </w:pPr>
    </w:p>
    <w:p w14:paraId="49ED89BE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E1EB2A5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47F64109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5A497B03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52E45314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6B5894F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13E1A23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56F02DA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38D04EB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73B1FCF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6BD5C80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59A6ED5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13D802E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4F2720A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2DDF840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1B2BB26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0689641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4057378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03C2150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46B8D57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0291781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7048C4A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1AFE8D1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434195A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19.54 + 0.37 = 19.9</w:t>
      </w:r>
    </w:p>
    <w:p w14:paraId="7D5BCA4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222.3 + 4.17 = 226.5</w:t>
      </w:r>
    </w:p>
    <w:p w14:paraId="322A7D52" w14:textId="77777777" w:rsidR="00003E5E" w:rsidRPr="00003E5E" w:rsidRDefault="00003E5E" w:rsidP="00003E5E">
      <w:pPr>
        <w:rPr>
          <w:b/>
          <w:color w:val="000000"/>
        </w:rPr>
      </w:pPr>
    </w:p>
    <w:p w14:paraId="33EFA4B8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08F1A18D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0419763B" w14:textId="77777777" w:rsidR="00003E5E" w:rsidRPr="00003E5E" w:rsidRDefault="00003E5E" w:rsidP="00003E5E">
      <w:pPr>
        <w:rPr>
          <w:color w:val="000000"/>
          <w:sz w:val="22"/>
        </w:rPr>
      </w:pPr>
    </w:p>
    <w:p w14:paraId="3127B500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9F8E5FE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3E8379C8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40C26C4F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14DE2D53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36BB2EB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4BF7932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lastRenderedPageBreak/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28BC1F0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370A328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4FDE741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6BB8171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09C3415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4478959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7A1ABDF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0F4FAF7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29C6D99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6A37C6B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069537E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6C138D4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44842B6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454FAFC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1AC0281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2B99793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0D71506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19.9 + 0.37 = 20.27</w:t>
      </w:r>
    </w:p>
    <w:p w14:paraId="638721B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226.5 + 4.17 = 230.7</w:t>
      </w:r>
    </w:p>
    <w:p w14:paraId="23F4F5E6" w14:textId="77777777" w:rsidR="00003E5E" w:rsidRPr="00003E5E" w:rsidRDefault="00003E5E" w:rsidP="00003E5E">
      <w:pPr>
        <w:rPr>
          <w:b/>
          <w:color w:val="000000"/>
        </w:rPr>
      </w:pPr>
    </w:p>
    <w:p w14:paraId="5B941765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03089628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5A6926C5" w14:textId="77777777" w:rsidR="00003E5E" w:rsidRPr="00003E5E" w:rsidRDefault="00003E5E" w:rsidP="00003E5E">
      <w:pPr>
        <w:rPr>
          <w:color w:val="000000"/>
          <w:sz w:val="22"/>
        </w:rPr>
      </w:pPr>
    </w:p>
    <w:p w14:paraId="3CA7AFE6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F8C7895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169CD263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4428DEFC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52A654AE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4F827BA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7F72318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7823FD6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68D855C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3517CB8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49FD2D4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6D11468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62DA03D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1C53437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5D17975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001D496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19757E0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5F5E9A2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0C79680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7D6218D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3172F44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768F8FF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64E3B1F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12298BB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lastRenderedPageBreak/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20.27 + 0.37 = 20.64</w:t>
      </w:r>
    </w:p>
    <w:p w14:paraId="5FD42D6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230.7 + 4.17 = 234.9</w:t>
      </w:r>
    </w:p>
    <w:p w14:paraId="169199E2" w14:textId="77777777" w:rsidR="00003E5E" w:rsidRPr="00003E5E" w:rsidRDefault="00003E5E" w:rsidP="00003E5E">
      <w:pPr>
        <w:rPr>
          <w:b/>
          <w:color w:val="000000"/>
        </w:rPr>
      </w:pPr>
    </w:p>
    <w:p w14:paraId="45942280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15385F8E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29B8C15E" w14:textId="77777777" w:rsidR="00003E5E" w:rsidRPr="00003E5E" w:rsidRDefault="00003E5E" w:rsidP="00003E5E">
      <w:pPr>
        <w:rPr>
          <w:color w:val="000000"/>
          <w:sz w:val="22"/>
        </w:rPr>
      </w:pPr>
    </w:p>
    <w:p w14:paraId="1678CBD5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3C6929F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4BF93106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2B016C3A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087E3426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54D4B9F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58A4F7F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0DF5451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63CA6CF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603CDCD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4A73559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0DEC3DB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0957936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6581DE7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3869619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6A35AB3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5B9240B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644890C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1A9598C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63DFA69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353C9F3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0931305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438AE74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2D07C92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20.64 + 0.37 = 21</w:t>
      </w:r>
    </w:p>
    <w:p w14:paraId="0BB5611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234.9 + 4.17 = 239.1</w:t>
      </w:r>
    </w:p>
    <w:p w14:paraId="34AF8105" w14:textId="77777777" w:rsidR="00003E5E" w:rsidRPr="00003E5E" w:rsidRDefault="00003E5E" w:rsidP="00003E5E">
      <w:pPr>
        <w:rPr>
          <w:b/>
          <w:color w:val="000000"/>
        </w:rPr>
      </w:pPr>
    </w:p>
    <w:p w14:paraId="1FE4BE97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6309B7C1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2845B50D" w14:textId="77777777" w:rsidR="00003E5E" w:rsidRPr="00003E5E" w:rsidRDefault="00003E5E" w:rsidP="00003E5E">
      <w:pPr>
        <w:rPr>
          <w:color w:val="000000"/>
          <w:sz w:val="22"/>
        </w:rPr>
      </w:pPr>
    </w:p>
    <w:p w14:paraId="3EA5C756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FB1C026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40663882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11C139F4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6E1B6010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6BAED28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7C3B766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252B9E6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230CB19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058F57A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6806DBC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lastRenderedPageBreak/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08EA095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6C3C5F2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2C6BCB9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6D8D4D5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78D0141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73578E0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1A3A345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3BE812B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5838B13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2B61540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14D7FF1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3B8BB9D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1718659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21 + 0.37 = 21.37</w:t>
      </w:r>
    </w:p>
    <w:p w14:paraId="043DEDD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239.1 + 4.17 = 243.3</w:t>
      </w:r>
    </w:p>
    <w:p w14:paraId="27AC49AB" w14:textId="77777777" w:rsidR="00003E5E" w:rsidRPr="00003E5E" w:rsidRDefault="00003E5E" w:rsidP="00003E5E">
      <w:pPr>
        <w:rPr>
          <w:b/>
          <w:color w:val="000000"/>
        </w:rPr>
      </w:pPr>
    </w:p>
    <w:p w14:paraId="7B240DDE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56C23F8C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0676E29B" w14:textId="77777777" w:rsidR="00003E5E" w:rsidRPr="00003E5E" w:rsidRDefault="00003E5E" w:rsidP="00003E5E">
      <w:pPr>
        <w:rPr>
          <w:color w:val="000000"/>
          <w:sz w:val="22"/>
        </w:rPr>
      </w:pPr>
    </w:p>
    <w:p w14:paraId="418F0797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4E097E0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2658BAB2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3795B2F8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5F86FE15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0140453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4CEF446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471F718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096E114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5EECB9B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5A94EEF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68887D6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07D0F35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39CB1B4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14DA992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5B1C011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6D8F686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77609EF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135DBFC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3A73C27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42A20F9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1B4EBAC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06D6442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3E74A63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21.37 + 0.37 = 21.74</w:t>
      </w:r>
    </w:p>
    <w:p w14:paraId="5ABAE29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243.3 + 4.17 = 247.5</w:t>
      </w:r>
    </w:p>
    <w:p w14:paraId="7C6355A7" w14:textId="77777777" w:rsidR="00003E5E" w:rsidRPr="00003E5E" w:rsidRDefault="00003E5E" w:rsidP="00003E5E">
      <w:pPr>
        <w:rPr>
          <w:b/>
          <w:color w:val="000000"/>
        </w:rPr>
      </w:pPr>
    </w:p>
    <w:p w14:paraId="04D847D6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11BAB290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lastRenderedPageBreak/>
        <w:t>Материал: Песчаник</w:t>
      </w:r>
    </w:p>
    <w:p w14:paraId="1E8448E6" w14:textId="77777777" w:rsidR="00003E5E" w:rsidRPr="00003E5E" w:rsidRDefault="00003E5E" w:rsidP="00003E5E">
      <w:pPr>
        <w:rPr>
          <w:color w:val="000000"/>
          <w:sz w:val="22"/>
        </w:rPr>
      </w:pPr>
    </w:p>
    <w:p w14:paraId="550F8F20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7DB075E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085D32D5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4685CFE3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0926B853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238370F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3066958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1FB319F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3245F20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27AC48C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49BA860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5A72C72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1F44E17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26DD260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32ADEDE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393EA12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07C3DC0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755CE11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6819086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28992FF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246E218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4A9019F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57C5DFB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7172953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21.74 + 0.37 = 22.1</w:t>
      </w:r>
    </w:p>
    <w:p w14:paraId="14B89F5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247.5 + 4.17 = 251.7</w:t>
      </w:r>
    </w:p>
    <w:p w14:paraId="123E3261" w14:textId="77777777" w:rsidR="00003E5E" w:rsidRPr="00003E5E" w:rsidRDefault="00003E5E" w:rsidP="00003E5E">
      <w:pPr>
        <w:rPr>
          <w:b/>
          <w:color w:val="000000"/>
        </w:rPr>
      </w:pPr>
    </w:p>
    <w:p w14:paraId="0E99BF48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6751CB67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2227712A" w14:textId="77777777" w:rsidR="00003E5E" w:rsidRPr="00003E5E" w:rsidRDefault="00003E5E" w:rsidP="00003E5E">
      <w:pPr>
        <w:rPr>
          <w:color w:val="000000"/>
          <w:sz w:val="22"/>
        </w:rPr>
      </w:pPr>
    </w:p>
    <w:p w14:paraId="015BBAA5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58AF9ED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705E6294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33F73F78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5DBDEC96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4AC25B5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545CA37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36F09B7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49DC7ED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1C0515E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0046A06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247CC7B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61A2E0C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4F4815E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7C555A3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lastRenderedPageBreak/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6044D06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1D06DF4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02CF279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6BC124A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3367107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7A28ACE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572ED6D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259817D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456C7F2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22.1 + 0.37 = 22.47</w:t>
      </w:r>
    </w:p>
    <w:p w14:paraId="1E56C5C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251.7 + 4.17 = 255.9</w:t>
      </w:r>
    </w:p>
    <w:p w14:paraId="488786A8" w14:textId="77777777" w:rsidR="00003E5E" w:rsidRPr="00003E5E" w:rsidRDefault="00003E5E" w:rsidP="00003E5E">
      <w:pPr>
        <w:rPr>
          <w:b/>
          <w:color w:val="000000"/>
        </w:rPr>
      </w:pPr>
    </w:p>
    <w:p w14:paraId="16BA3D61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5BF82F77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089908DC" w14:textId="77777777" w:rsidR="00003E5E" w:rsidRPr="00003E5E" w:rsidRDefault="00003E5E" w:rsidP="00003E5E">
      <w:pPr>
        <w:rPr>
          <w:color w:val="000000"/>
          <w:sz w:val="22"/>
        </w:rPr>
      </w:pPr>
    </w:p>
    <w:p w14:paraId="749A87EE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1E982AE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2CFAD139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090EAFA6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126BA0AA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4E55903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3551DE1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35FF6B3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398C0EF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0E4352B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565A0BF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271D166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0AED2DD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3491E82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0BDA1FA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1C4D48C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002AF63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7756F93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0ECC078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65E17F4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25A624A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325EEB7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1945AD6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69A4B7C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22.47 + 0.37 = 22.84</w:t>
      </w:r>
    </w:p>
    <w:p w14:paraId="4378737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255.9 + 4.17 = 260.1</w:t>
      </w:r>
    </w:p>
    <w:p w14:paraId="4AEFCFA7" w14:textId="77777777" w:rsidR="00003E5E" w:rsidRPr="00003E5E" w:rsidRDefault="00003E5E" w:rsidP="00003E5E">
      <w:pPr>
        <w:rPr>
          <w:b/>
          <w:color w:val="000000"/>
        </w:rPr>
      </w:pPr>
    </w:p>
    <w:p w14:paraId="68CF4473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7C64D2EC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72C0688D" w14:textId="77777777" w:rsidR="00003E5E" w:rsidRPr="00003E5E" w:rsidRDefault="00003E5E" w:rsidP="00003E5E">
      <w:pPr>
        <w:rPr>
          <w:color w:val="000000"/>
          <w:sz w:val="22"/>
        </w:rPr>
      </w:pPr>
    </w:p>
    <w:p w14:paraId="43A1FF2C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003E5E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480C591C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0E36E439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649784CE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4CF0E16E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7295911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05F308B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5924162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1CA8028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2337586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0177700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2666920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73D8578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45EEB5F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122A035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1C76CD4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77BE40B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1EA5959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09C01D5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7E862C5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4DA273C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04DCA15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79859DF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523DAC9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22.84 + 0.37 = 23.2</w:t>
      </w:r>
    </w:p>
    <w:p w14:paraId="0BCF2AB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260.1 + 4.17 = 264.3</w:t>
      </w:r>
    </w:p>
    <w:p w14:paraId="12D3D3A3" w14:textId="77777777" w:rsidR="00003E5E" w:rsidRPr="00003E5E" w:rsidRDefault="00003E5E" w:rsidP="00003E5E">
      <w:pPr>
        <w:rPr>
          <w:b/>
          <w:color w:val="000000"/>
        </w:rPr>
      </w:pPr>
    </w:p>
    <w:p w14:paraId="148F6B0D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784E5F91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4F11298F" w14:textId="77777777" w:rsidR="00003E5E" w:rsidRPr="00003E5E" w:rsidRDefault="00003E5E" w:rsidP="00003E5E">
      <w:pPr>
        <w:rPr>
          <w:color w:val="000000"/>
          <w:sz w:val="22"/>
        </w:rPr>
      </w:pPr>
    </w:p>
    <w:p w14:paraId="65290491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F510241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61D70988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332B971B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766038F5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172083A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6E48943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114F8FA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7F58387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6103913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76B86FF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0F943F7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6FB5EB7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1429235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295CB93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1894750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0367FE2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6D42A83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522D00A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lastRenderedPageBreak/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2083A2C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05B95AA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06110F3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49A774B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43C8F2C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23.2 + 0.37 = 23.57</w:t>
      </w:r>
    </w:p>
    <w:p w14:paraId="64616D2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264.3 + 4.17 = 268.5</w:t>
      </w:r>
    </w:p>
    <w:p w14:paraId="58276603" w14:textId="77777777" w:rsidR="00003E5E" w:rsidRPr="00003E5E" w:rsidRDefault="00003E5E" w:rsidP="00003E5E">
      <w:pPr>
        <w:rPr>
          <w:b/>
          <w:color w:val="000000"/>
        </w:rPr>
      </w:pPr>
    </w:p>
    <w:p w14:paraId="535B8229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454836EE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301727AE" w14:textId="77777777" w:rsidR="00003E5E" w:rsidRPr="00003E5E" w:rsidRDefault="00003E5E" w:rsidP="00003E5E">
      <w:pPr>
        <w:rPr>
          <w:color w:val="000000"/>
          <w:sz w:val="22"/>
        </w:rPr>
      </w:pPr>
    </w:p>
    <w:p w14:paraId="2ED8A4BF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36F1C98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0AA23A3C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0E256978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12D196B3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38CB3C2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712C1C3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38D4140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21EB4D0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64ED49D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495D365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7821D5D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34A4D13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40F2076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3E3AE50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2D8E790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6F69D3D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3D99080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6F66E9E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53DD3FE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257D113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38B0EEE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10ED592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345547B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23.57 + 0.37 = 23.94</w:t>
      </w:r>
    </w:p>
    <w:p w14:paraId="6C0D685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268.5 + 4.17 = 272.7</w:t>
      </w:r>
    </w:p>
    <w:p w14:paraId="3086025D" w14:textId="77777777" w:rsidR="00003E5E" w:rsidRPr="00003E5E" w:rsidRDefault="00003E5E" w:rsidP="00003E5E">
      <w:pPr>
        <w:rPr>
          <w:b/>
          <w:color w:val="000000"/>
        </w:rPr>
      </w:pPr>
    </w:p>
    <w:p w14:paraId="71B861B4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2E0EED6A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39C4AD46" w14:textId="77777777" w:rsidR="00003E5E" w:rsidRPr="00003E5E" w:rsidRDefault="00003E5E" w:rsidP="00003E5E">
      <w:pPr>
        <w:rPr>
          <w:color w:val="000000"/>
          <w:sz w:val="22"/>
        </w:rPr>
      </w:pPr>
    </w:p>
    <w:p w14:paraId="08F197A7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A9C347D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2640DA3F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4E51DD50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lastRenderedPageBreak/>
        <w:t>Степень открытости: с 4-х сторон</w:t>
      </w:r>
    </w:p>
    <w:p w14:paraId="780648F2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62A3B39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22EC01B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433850F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7457F58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656F5CC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7265E8F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290A5A3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78CE365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507B3D6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25B9CB3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1B069A2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3A3B42A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5696565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0301A9E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3263167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3F06C2B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3AB4AC5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0B1E167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2AAE9B4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23.94 + 0.37 = 24.3</w:t>
      </w:r>
    </w:p>
    <w:p w14:paraId="16F37F5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272.7 + 4.17 = 276.9</w:t>
      </w:r>
    </w:p>
    <w:p w14:paraId="5A4DC55D" w14:textId="77777777" w:rsidR="00003E5E" w:rsidRPr="00003E5E" w:rsidRDefault="00003E5E" w:rsidP="00003E5E">
      <w:pPr>
        <w:rPr>
          <w:b/>
          <w:color w:val="000000"/>
        </w:rPr>
      </w:pPr>
    </w:p>
    <w:p w14:paraId="3C3906A6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6C37F4E3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496F73A9" w14:textId="77777777" w:rsidR="00003E5E" w:rsidRPr="00003E5E" w:rsidRDefault="00003E5E" w:rsidP="00003E5E">
      <w:pPr>
        <w:rPr>
          <w:color w:val="000000"/>
          <w:sz w:val="22"/>
        </w:rPr>
      </w:pPr>
    </w:p>
    <w:p w14:paraId="601E9290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C0F1232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76D1F4E5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569474CA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0116AD2D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4C97647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4B3D530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64C0804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7AA58C9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46CAFC4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4D75732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242DD73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6EB01C3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52F62C1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2D60032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03BD6EF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5A5394F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16E6E54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19CEF3C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42DBC45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731DCB0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411D0AE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lastRenderedPageBreak/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12F4A41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43C4054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24.3 + 0.37 = 24.67</w:t>
      </w:r>
    </w:p>
    <w:p w14:paraId="49B3CD4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276.9 + 4.17 = 281.1</w:t>
      </w:r>
    </w:p>
    <w:p w14:paraId="2FAF82EC" w14:textId="77777777" w:rsidR="00003E5E" w:rsidRPr="00003E5E" w:rsidRDefault="00003E5E" w:rsidP="00003E5E">
      <w:pPr>
        <w:rPr>
          <w:b/>
          <w:color w:val="000000"/>
        </w:rPr>
      </w:pPr>
    </w:p>
    <w:p w14:paraId="24B1F06C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7F75FAFD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3D20C60F" w14:textId="77777777" w:rsidR="00003E5E" w:rsidRPr="00003E5E" w:rsidRDefault="00003E5E" w:rsidP="00003E5E">
      <w:pPr>
        <w:rPr>
          <w:color w:val="000000"/>
          <w:sz w:val="22"/>
        </w:rPr>
      </w:pPr>
    </w:p>
    <w:p w14:paraId="19CBA131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4F8ACD7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1B01293B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4B59878E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057E3F52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4D11C9E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739DCA0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3A99C76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3F9320A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1BAA375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76EFFE8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19490A8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054E043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38EDA23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666FDD7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5706116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557E1BF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0F27AA8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7E17CEF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498D0B2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26307FD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043DECC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31B1686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1E7D269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24.67 + 0.37 = 25.04</w:t>
      </w:r>
    </w:p>
    <w:p w14:paraId="1A7C1E0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281.1 + 4.17 = 285.3</w:t>
      </w:r>
    </w:p>
    <w:p w14:paraId="5A8D5708" w14:textId="77777777" w:rsidR="00003E5E" w:rsidRPr="00003E5E" w:rsidRDefault="00003E5E" w:rsidP="00003E5E">
      <w:pPr>
        <w:rPr>
          <w:b/>
          <w:color w:val="000000"/>
        </w:rPr>
      </w:pPr>
    </w:p>
    <w:p w14:paraId="6308FBFC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2A2E2C5C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6EB2F607" w14:textId="77777777" w:rsidR="00003E5E" w:rsidRPr="00003E5E" w:rsidRDefault="00003E5E" w:rsidP="00003E5E">
      <w:pPr>
        <w:rPr>
          <w:color w:val="000000"/>
          <w:sz w:val="22"/>
        </w:rPr>
      </w:pPr>
    </w:p>
    <w:p w14:paraId="19CDEBE5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4E27E94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45E585F5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692573EB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255B7C5C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6C35142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2453843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lastRenderedPageBreak/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0E44ACE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70F3E7D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31BAEB5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2528416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18E9673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4FA6475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27E11B7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6E61B2F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3037EE5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6908E85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358D2F6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53DC809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019B190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1B14A3A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00882E9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726BF8A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4C59B2E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25.04 + 0.37 = 25.4</w:t>
      </w:r>
    </w:p>
    <w:p w14:paraId="2EA603B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285.3 + 4.17 = 289.5</w:t>
      </w:r>
    </w:p>
    <w:p w14:paraId="4ED931D4" w14:textId="77777777" w:rsidR="00003E5E" w:rsidRPr="00003E5E" w:rsidRDefault="00003E5E" w:rsidP="00003E5E">
      <w:pPr>
        <w:rPr>
          <w:b/>
          <w:color w:val="000000"/>
        </w:rPr>
      </w:pPr>
    </w:p>
    <w:p w14:paraId="6DD89C35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18548A92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11EAE323" w14:textId="77777777" w:rsidR="00003E5E" w:rsidRPr="00003E5E" w:rsidRDefault="00003E5E" w:rsidP="00003E5E">
      <w:pPr>
        <w:rPr>
          <w:color w:val="000000"/>
          <w:sz w:val="22"/>
        </w:rPr>
      </w:pPr>
    </w:p>
    <w:p w14:paraId="75B2EA00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148EACF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5F7250D2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145EFB35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6494E218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77F93EA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0BDF01E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605398A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7835187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7188528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6B37227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65517DA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2AFCA1D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4FD2803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55F4B0D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4A5FF87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194C10F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409379C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44A1EF2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2BCB284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4B82382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003BC4A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60B7029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0392F6D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lastRenderedPageBreak/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25.4 + 0.37 = 25.77</w:t>
      </w:r>
    </w:p>
    <w:p w14:paraId="567482E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289.5 + 4.17 = 293.7</w:t>
      </w:r>
    </w:p>
    <w:p w14:paraId="10B37972" w14:textId="77777777" w:rsidR="00003E5E" w:rsidRPr="00003E5E" w:rsidRDefault="00003E5E" w:rsidP="00003E5E">
      <w:pPr>
        <w:rPr>
          <w:b/>
          <w:color w:val="000000"/>
        </w:rPr>
      </w:pPr>
    </w:p>
    <w:p w14:paraId="438575CC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3F459781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74F6029C" w14:textId="77777777" w:rsidR="00003E5E" w:rsidRPr="00003E5E" w:rsidRDefault="00003E5E" w:rsidP="00003E5E">
      <w:pPr>
        <w:rPr>
          <w:color w:val="000000"/>
          <w:sz w:val="22"/>
        </w:rPr>
      </w:pPr>
    </w:p>
    <w:p w14:paraId="4F3E6105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8B15937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46F5225B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71AB1D02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1C32DE1D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7958253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455C26E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5A99736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17AEAA3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03AC083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5ED4DDD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619B1B2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6105393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707D8FF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0B6E8E4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15EFB48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17A87A3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4C2E2B3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025F936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331337E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24B3538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78DE783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3527D36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17921C2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25.77 + 0.37 = 26.14</w:t>
      </w:r>
    </w:p>
    <w:p w14:paraId="5515F17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293.7 + 4.17 = 297.9</w:t>
      </w:r>
    </w:p>
    <w:p w14:paraId="47E25420" w14:textId="77777777" w:rsidR="00003E5E" w:rsidRPr="00003E5E" w:rsidRDefault="00003E5E" w:rsidP="00003E5E">
      <w:pPr>
        <w:rPr>
          <w:b/>
          <w:color w:val="000000"/>
        </w:rPr>
      </w:pPr>
    </w:p>
    <w:p w14:paraId="4133E921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72133519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33306B22" w14:textId="77777777" w:rsidR="00003E5E" w:rsidRPr="00003E5E" w:rsidRDefault="00003E5E" w:rsidP="00003E5E">
      <w:pPr>
        <w:rPr>
          <w:color w:val="000000"/>
          <w:sz w:val="22"/>
        </w:rPr>
      </w:pPr>
    </w:p>
    <w:p w14:paraId="6031AED7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54B1585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4661E6B8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1C4AA018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0C04F490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532C82D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5D23B85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506BBAE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59AA000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6B71018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6923470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lastRenderedPageBreak/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255EDDA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204207E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5930939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10B845F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1E59335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034DECD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152E6C1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1635D20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5389428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3CB258D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505B90F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703A3B3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579540B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26.14 + 0.37 = 26.5</w:t>
      </w:r>
    </w:p>
    <w:p w14:paraId="0C57BCE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297.9 + 4.17 = 302.1</w:t>
      </w:r>
    </w:p>
    <w:p w14:paraId="3D17D0D2" w14:textId="77777777" w:rsidR="00003E5E" w:rsidRPr="00003E5E" w:rsidRDefault="00003E5E" w:rsidP="00003E5E">
      <w:pPr>
        <w:rPr>
          <w:b/>
          <w:color w:val="000000"/>
        </w:rPr>
      </w:pPr>
    </w:p>
    <w:p w14:paraId="481E9A3E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57A7316F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252DC73C" w14:textId="77777777" w:rsidR="00003E5E" w:rsidRPr="00003E5E" w:rsidRDefault="00003E5E" w:rsidP="00003E5E">
      <w:pPr>
        <w:rPr>
          <w:color w:val="000000"/>
          <w:sz w:val="22"/>
        </w:rPr>
      </w:pPr>
    </w:p>
    <w:p w14:paraId="225CA11C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125D1B8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30A77201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3D6D3EB1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74B89E69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180D168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18DDB7D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2A907D7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555255C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45445E6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0C392A4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20625E4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36DE84F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3897006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3E693CD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72B0F17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42B149A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3F839D2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369E1E6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0B813A6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5FF8343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38AF3E6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4B15207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6105435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26.5 + 0.37 = 26.87</w:t>
      </w:r>
    </w:p>
    <w:p w14:paraId="57ABF1A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302.1 + 4.17 = 306.3</w:t>
      </w:r>
    </w:p>
    <w:p w14:paraId="10EF49DD" w14:textId="77777777" w:rsidR="00003E5E" w:rsidRPr="00003E5E" w:rsidRDefault="00003E5E" w:rsidP="00003E5E">
      <w:pPr>
        <w:rPr>
          <w:b/>
          <w:color w:val="000000"/>
        </w:rPr>
      </w:pPr>
    </w:p>
    <w:p w14:paraId="34130315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75EA6DEC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lastRenderedPageBreak/>
        <w:t>Материал: Песчаник</w:t>
      </w:r>
    </w:p>
    <w:p w14:paraId="22D175AE" w14:textId="77777777" w:rsidR="00003E5E" w:rsidRPr="00003E5E" w:rsidRDefault="00003E5E" w:rsidP="00003E5E">
      <w:pPr>
        <w:rPr>
          <w:color w:val="000000"/>
          <w:sz w:val="22"/>
        </w:rPr>
      </w:pPr>
    </w:p>
    <w:p w14:paraId="00DB4111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DCADD3B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5322C9F8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5420CEE4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7159795F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3C6B1C8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07263E2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50FB3DB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4DB47C1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7E8A7D3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353DC17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4310F6C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4FA6635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399243A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2B501D6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78EDF72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544CEA8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678C391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2D85C40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6244E63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7D8FE9C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507BE4F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6F97FAB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58E5AAB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26.87 + 0.37 = 27.24</w:t>
      </w:r>
    </w:p>
    <w:p w14:paraId="2BB61D0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306.3 + 4.17 = 310.5</w:t>
      </w:r>
    </w:p>
    <w:p w14:paraId="6605878A" w14:textId="77777777" w:rsidR="00003E5E" w:rsidRPr="00003E5E" w:rsidRDefault="00003E5E" w:rsidP="00003E5E">
      <w:pPr>
        <w:rPr>
          <w:b/>
          <w:color w:val="000000"/>
        </w:rPr>
      </w:pPr>
    </w:p>
    <w:p w14:paraId="5E234A4D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40DCF98B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4D59391B" w14:textId="77777777" w:rsidR="00003E5E" w:rsidRPr="00003E5E" w:rsidRDefault="00003E5E" w:rsidP="00003E5E">
      <w:pPr>
        <w:rPr>
          <w:color w:val="000000"/>
          <w:sz w:val="22"/>
        </w:rPr>
      </w:pPr>
    </w:p>
    <w:p w14:paraId="1319279A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030EAE7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55EA57C9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39C21CE1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71C43BA2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273A06C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6DDBB8E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3D2DB69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4DE3966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25E3E28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770E097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3042BAA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2941B4B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516D4C4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7FC83A4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lastRenderedPageBreak/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0174C70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31B8F71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27459F2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56D8CC6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08BC0CA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36A2CCF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7A440FC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7E0CA16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255DF2D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27.24 + 0.37 = 27.6</w:t>
      </w:r>
    </w:p>
    <w:p w14:paraId="280881D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310.5 + 4.17 = 314.7</w:t>
      </w:r>
    </w:p>
    <w:p w14:paraId="435C5457" w14:textId="77777777" w:rsidR="00003E5E" w:rsidRPr="00003E5E" w:rsidRDefault="00003E5E" w:rsidP="00003E5E">
      <w:pPr>
        <w:rPr>
          <w:b/>
          <w:color w:val="000000"/>
        </w:rPr>
      </w:pPr>
    </w:p>
    <w:p w14:paraId="031884D8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2C48E36E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3EA20468" w14:textId="77777777" w:rsidR="00003E5E" w:rsidRPr="00003E5E" w:rsidRDefault="00003E5E" w:rsidP="00003E5E">
      <w:pPr>
        <w:rPr>
          <w:color w:val="000000"/>
          <w:sz w:val="22"/>
        </w:rPr>
      </w:pPr>
    </w:p>
    <w:p w14:paraId="73D42B28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C62EF1D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773F73A5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55D668E0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29C51631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0F275C7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693B59C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1C351D7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3B15EC8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652327E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0E3F14B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722B15F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6F7EBAC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6D48C27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3962661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35494B5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6CEAD5C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2F40857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30AC712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2DD9528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76876AE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348E2C9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049296C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7B2C247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27.6 + 0.37 = 27.97</w:t>
      </w:r>
    </w:p>
    <w:p w14:paraId="5A14A83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314.7 + 4.17 = 318.9</w:t>
      </w:r>
    </w:p>
    <w:p w14:paraId="7A4DFD51" w14:textId="77777777" w:rsidR="00003E5E" w:rsidRPr="00003E5E" w:rsidRDefault="00003E5E" w:rsidP="00003E5E">
      <w:pPr>
        <w:rPr>
          <w:b/>
          <w:color w:val="000000"/>
        </w:rPr>
      </w:pPr>
    </w:p>
    <w:p w14:paraId="0C1E7295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3560BFD6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7A7AF0E1" w14:textId="77777777" w:rsidR="00003E5E" w:rsidRPr="00003E5E" w:rsidRDefault="00003E5E" w:rsidP="00003E5E">
      <w:pPr>
        <w:rPr>
          <w:color w:val="000000"/>
          <w:sz w:val="22"/>
        </w:rPr>
      </w:pPr>
    </w:p>
    <w:p w14:paraId="65271B9B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003E5E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474C5AFA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75192EE6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5E467A65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321B068D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0CD250E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7AD2003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384485D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5FC99FC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1449877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6180014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2E0C080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52D2A66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3BBB015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1A0B54C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3A1CD10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4EA01D8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7ACB0E3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5BCD4C1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3E7DE3F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386BFC7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7F6A999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4EC2610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2353EA4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27.97 + 0.37 = 28.34</w:t>
      </w:r>
    </w:p>
    <w:p w14:paraId="4C44BF0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318.9 + 4.17 = 323.1</w:t>
      </w:r>
    </w:p>
    <w:p w14:paraId="00745772" w14:textId="77777777" w:rsidR="00003E5E" w:rsidRPr="00003E5E" w:rsidRDefault="00003E5E" w:rsidP="00003E5E">
      <w:pPr>
        <w:rPr>
          <w:b/>
          <w:color w:val="000000"/>
        </w:rPr>
      </w:pPr>
    </w:p>
    <w:p w14:paraId="0A7A658A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5A876119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50E13024" w14:textId="77777777" w:rsidR="00003E5E" w:rsidRPr="00003E5E" w:rsidRDefault="00003E5E" w:rsidP="00003E5E">
      <w:pPr>
        <w:rPr>
          <w:color w:val="000000"/>
          <w:sz w:val="22"/>
        </w:rPr>
      </w:pPr>
    </w:p>
    <w:p w14:paraId="370401E4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7FA59BA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5662B89F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67202F5F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4AC4B2F6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5F4E3C7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149D3CC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7A1A21F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0F982D7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4C97DD2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26A749C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0377DFF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2EA431F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7E44EB3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581D2DF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4B91B22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309AC0F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2EC973A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3619917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lastRenderedPageBreak/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6072E1C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2EBAF90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175C0E4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6AC2A06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64EE1F0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28.34 + 0.37 = 28.7</w:t>
      </w:r>
    </w:p>
    <w:p w14:paraId="1DC7318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323.1 + 4.17 = 327.3</w:t>
      </w:r>
    </w:p>
    <w:p w14:paraId="6CBB0BA2" w14:textId="77777777" w:rsidR="00003E5E" w:rsidRPr="00003E5E" w:rsidRDefault="00003E5E" w:rsidP="00003E5E">
      <w:pPr>
        <w:rPr>
          <w:b/>
          <w:color w:val="000000"/>
        </w:rPr>
      </w:pPr>
    </w:p>
    <w:p w14:paraId="262D91BD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5F321A8C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1DA2F081" w14:textId="77777777" w:rsidR="00003E5E" w:rsidRPr="00003E5E" w:rsidRDefault="00003E5E" w:rsidP="00003E5E">
      <w:pPr>
        <w:rPr>
          <w:color w:val="000000"/>
          <w:sz w:val="22"/>
        </w:rPr>
      </w:pPr>
    </w:p>
    <w:p w14:paraId="57F9C88B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A5A4E21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3356B2C9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74B1B628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5F9ACAC3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3B48FF4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22CFA99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01A2730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4EDA621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0C98DB1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331D562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102298F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7DEEA7E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2CEE71B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1593608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592D96B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2F138EE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207356C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37ABF93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69815F2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3A7CE5F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4D0FC58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7CB3608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572C9C0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28.7 + 0.37 = 29.07</w:t>
      </w:r>
    </w:p>
    <w:p w14:paraId="077CEEA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327.3 + 4.17 = 331.5</w:t>
      </w:r>
    </w:p>
    <w:p w14:paraId="5BFFECC6" w14:textId="77777777" w:rsidR="00003E5E" w:rsidRPr="00003E5E" w:rsidRDefault="00003E5E" w:rsidP="00003E5E">
      <w:pPr>
        <w:rPr>
          <w:b/>
          <w:color w:val="000000"/>
        </w:rPr>
      </w:pPr>
    </w:p>
    <w:p w14:paraId="09FA1A94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062B1284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5B07B5F7" w14:textId="77777777" w:rsidR="00003E5E" w:rsidRPr="00003E5E" w:rsidRDefault="00003E5E" w:rsidP="00003E5E">
      <w:pPr>
        <w:rPr>
          <w:color w:val="000000"/>
          <w:sz w:val="22"/>
        </w:rPr>
      </w:pPr>
    </w:p>
    <w:p w14:paraId="1C484456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D6F4693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0E11D348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10C4DABE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lastRenderedPageBreak/>
        <w:t>Степень открытости: с 4-х сторон</w:t>
      </w:r>
    </w:p>
    <w:p w14:paraId="3EB8DCA9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2007A6C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211C621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4B5206D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45699B9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51706EF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2BD7E71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69C00E7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2185596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0532FC1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082A77F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1B4E5F0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7E310CE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6A10DAD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264B061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0FEC86F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23E49ED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5DD1646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3F849C6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4C4DCE6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29.07 + 0.37 = 29.44</w:t>
      </w:r>
    </w:p>
    <w:p w14:paraId="7C1FD14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331.5 + 4.17 = 335.7</w:t>
      </w:r>
    </w:p>
    <w:p w14:paraId="40129FE8" w14:textId="77777777" w:rsidR="00003E5E" w:rsidRPr="00003E5E" w:rsidRDefault="00003E5E" w:rsidP="00003E5E">
      <w:pPr>
        <w:rPr>
          <w:b/>
          <w:color w:val="000000"/>
        </w:rPr>
      </w:pPr>
    </w:p>
    <w:p w14:paraId="3DB69E35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3071FB46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59BF8AFC" w14:textId="77777777" w:rsidR="00003E5E" w:rsidRPr="00003E5E" w:rsidRDefault="00003E5E" w:rsidP="00003E5E">
      <w:pPr>
        <w:rPr>
          <w:color w:val="000000"/>
          <w:sz w:val="22"/>
        </w:rPr>
      </w:pPr>
    </w:p>
    <w:p w14:paraId="584B3107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8A458AE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68029721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562E2C4D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2756B626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5D07CB4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13E6EA5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52DEBFB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2227F29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1E80E65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147F23E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7143750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5A005D5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5433D43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60F873C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1C0B431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22E3E15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4166E35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4773812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35EF5EF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7040D5A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5D023E2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lastRenderedPageBreak/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4C82C2C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1D8CA42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29.44 + 0.37 = 29.8</w:t>
      </w:r>
    </w:p>
    <w:p w14:paraId="4A5F1C2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335.7 + 4.17 = 339.9</w:t>
      </w:r>
    </w:p>
    <w:p w14:paraId="46667A13" w14:textId="77777777" w:rsidR="00003E5E" w:rsidRPr="00003E5E" w:rsidRDefault="00003E5E" w:rsidP="00003E5E">
      <w:pPr>
        <w:rPr>
          <w:b/>
          <w:color w:val="000000"/>
        </w:rPr>
      </w:pPr>
    </w:p>
    <w:p w14:paraId="3BC4BCAF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33E028A4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137C9D4D" w14:textId="77777777" w:rsidR="00003E5E" w:rsidRPr="00003E5E" w:rsidRDefault="00003E5E" w:rsidP="00003E5E">
      <w:pPr>
        <w:rPr>
          <w:color w:val="000000"/>
          <w:sz w:val="22"/>
        </w:rPr>
      </w:pPr>
    </w:p>
    <w:p w14:paraId="7BDFD9C4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E3886A2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7890DB08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0A47E895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6A17E551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56ACAD3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2E8BC6C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7E9E512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3EBAF54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108A7CD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3304CE1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094CEAA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7ED59A2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1176182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0D754B6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9999</w:t>
      </w:r>
    </w:p>
    <w:p w14:paraId="7F5939C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1F7C254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0B1F5DF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52DBC75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01692E9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6B96800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314B6E9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9999 · (1-0.85) = 0.37</w:t>
      </w:r>
    </w:p>
    <w:p w14:paraId="05E0200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9999 · (365-(150 + 30)) · (1-0.85) = 4.17</w:t>
      </w:r>
    </w:p>
    <w:p w14:paraId="37D20DB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29.8 + 0.37 = 30.2</w:t>
      </w:r>
    </w:p>
    <w:p w14:paraId="2069A7A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339.9 + 4.17 = 344.1</w:t>
      </w:r>
    </w:p>
    <w:p w14:paraId="2131451F" w14:textId="77777777" w:rsidR="00003E5E" w:rsidRPr="00003E5E" w:rsidRDefault="00003E5E" w:rsidP="00003E5E">
      <w:pPr>
        <w:rPr>
          <w:b/>
          <w:color w:val="000000"/>
        </w:rPr>
      </w:pPr>
    </w:p>
    <w:p w14:paraId="6DC76D99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09C77D8D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324FBF29" w14:textId="77777777" w:rsidR="00003E5E" w:rsidRPr="00003E5E" w:rsidRDefault="00003E5E" w:rsidP="00003E5E">
      <w:pPr>
        <w:rPr>
          <w:color w:val="000000"/>
          <w:sz w:val="22"/>
        </w:rPr>
      </w:pPr>
    </w:p>
    <w:p w14:paraId="2174FCBA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5A93F5A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60834978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366EE8E6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36A33564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67C4D53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677FEAC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lastRenderedPageBreak/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3BF86F1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6DF93C3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091ED76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360F3AD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722ACED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7C0A71C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100</w:t>
      </w:r>
    </w:p>
    <w:p w14:paraId="6B4D25D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02684DE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559</w:t>
      </w:r>
    </w:p>
    <w:p w14:paraId="579B363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16616A6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1C7B7F1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6E5F008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59D7D6B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4723D78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4D7BC3D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559 · (1-0.85) = 0.02067</w:t>
      </w:r>
    </w:p>
    <w:p w14:paraId="342D5E6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559 · (365-(150 + 30)) · (1-0.85) = 0.233</w:t>
      </w:r>
    </w:p>
    <w:p w14:paraId="5EF1378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30.2 + 0.02067 = 30.2</w:t>
      </w:r>
    </w:p>
    <w:p w14:paraId="2C7E4A7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344.1 + 0.233 = 344.3</w:t>
      </w:r>
    </w:p>
    <w:p w14:paraId="05723B34" w14:textId="77777777" w:rsidR="00003E5E" w:rsidRPr="00003E5E" w:rsidRDefault="00003E5E" w:rsidP="00003E5E">
      <w:pPr>
        <w:rPr>
          <w:b/>
          <w:color w:val="000000"/>
        </w:rPr>
      </w:pPr>
    </w:p>
    <w:p w14:paraId="1F5D2B5B" w14:textId="77777777" w:rsidR="00003E5E" w:rsidRPr="00003E5E" w:rsidRDefault="00003E5E" w:rsidP="00003E5E">
      <w:pPr>
        <w:rPr>
          <w:b/>
          <w:i/>
          <w:color w:val="000000"/>
          <w:sz w:val="22"/>
        </w:rPr>
      </w:pPr>
      <w:r w:rsidRPr="00003E5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003E5E" w14:paraId="374D9769" w14:textId="77777777" w:rsidTr="00003E5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E3012" w14:textId="36B6769B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C95B" w14:textId="10F0DB86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5EFC" w14:textId="03225489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3A27F" w14:textId="5711CFBA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03E5E" w14:paraId="06617955" w14:textId="77777777" w:rsidTr="00003E5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D3DE" w14:textId="64785A1D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B78D" w14:textId="7825F920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7624" w14:textId="63D344B9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30.2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F55B" w14:textId="3B00500A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344.3</w:t>
            </w:r>
          </w:p>
        </w:tc>
      </w:tr>
    </w:tbl>
    <w:p w14:paraId="69EEDCC7" w14:textId="0A55F9CF" w:rsidR="00003E5E" w:rsidRPr="00003E5E" w:rsidRDefault="00003E5E" w:rsidP="00003E5E">
      <w:pPr>
        <w:rPr>
          <w:color w:val="000000"/>
          <w:sz w:val="22"/>
        </w:rPr>
      </w:pPr>
    </w:p>
    <w:p w14:paraId="0B0917C7" w14:textId="77777777" w:rsidR="00003E5E" w:rsidRPr="00003E5E" w:rsidRDefault="00003E5E" w:rsidP="00003E5E">
      <w:pPr>
        <w:rPr>
          <w:color w:val="000000"/>
          <w:sz w:val="22"/>
        </w:rPr>
      </w:pPr>
    </w:p>
    <w:p w14:paraId="5389CAF4" w14:textId="77777777" w:rsidR="00003E5E" w:rsidRPr="00003E5E" w:rsidRDefault="00003E5E" w:rsidP="00003E5E">
      <w:pPr>
        <w:rPr>
          <w:b/>
          <w:i/>
          <w:color w:val="000000"/>
          <w:sz w:val="22"/>
        </w:rPr>
      </w:pPr>
    </w:p>
    <w:p w14:paraId="57E42A95" w14:textId="77777777" w:rsidR="00003E5E" w:rsidRPr="00003E5E" w:rsidRDefault="00003E5E" w:rsidP="00003E5E">
      <w:pPr>
        <w:rPr>
          <w:b/>
          <w:i/>
          <w:color w:val="000000"/>
          <w:sz w:val="22"/>
        </w:rPr>
      </w:pPr>
    </w:p>
    <w:p w14:paraId="79AEDBB2" w14:textId="77777777" w:rsidR="00003E5E" w:rsidRPr="00003E5E" w:rsidRDefault="00003E5E" w:rsidP="00003E5E">
      <w:pPr>
        <w:rPr>
          <w:b/>
          <w:i/>
          <w:color w:val="000000"/>
          <w:sz w:val="22"/>
        </w:rPr>
      </w:pPr>
    </w:p>
    <w:p w14:paraId="618BD73E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ЭРА v3.0.406</w:t>
      </w:r>
    </w:p>
    <w:p w14:paraId="78FC04D8" w14:textId="77777777" w:rsidR="00003E5E" w:rsidRPr="00003E5E" w:rsidRDefault="00003E5E" w:rsidP="00003E5E">
      <w:pPr>
        <w:rPr>
          <w:color w:val="000000"/>
          <w:sz w:val="22"/>
        </w:rPr>
      </w:pPr>
    </w:p>
    <w:p w14:paraId="3B722FF5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Дата:16.10.25 Время:12:45:35</w:t>
      </w:r>
    </w:p>
    <w:p w14:paraId="637AD508" w14:textId="77777777" w:rsidR="00003E5E" w:rsidRPr="00003E5E" w:rsidRDefault="00003E5E" w:rsidP="00003E5E">
      <w:pPr>
        <w:rPr>
          <w:color w:val="000000"/>
          <w:sz w:val="22"/>
        </w:rPr>
      </w:pPr>
    </w:p>
    <w:p w14:paraId="40330B35" w14:textId="77777777" w:rsidR="00003E5E" w:rsidRPr="00003E5E" w:rsidRDefault="00003E5E" w:rsidP="00003E5E">
      <w:pPr>
        <w:jc w:val="center"/>
        <w:rPr>
          <w:b/>
          <w:color w:val="000000"/>
          <w:sz w:val="28"/>
        </w:rPr>
      </w:pPr>
      <w:r w:rsidRPr="00003E5E">
        <w:rPr>
          <w:b/>
          <w:color w:val="000000"/>
          <w:sz w:val="28"/>
        </w:rPr>
        <w:t xml:space="preserve">               РАСЧЕТ ВАЛОВЫХ ВЫБРОСОВ</w:t>
      </w:r>
    </w:p>
    <w:p w14:paraId="52B0DAE0" w14:textId="77777777" w:rsidR="00003E5E" w:rsidRPr="00003E5E" w:rsidRDefault="00003E5E" w:rsidP="00003E5E">
      <w:pPr>
        <w:jc w:val="center"/>
        <w:rPr>
          <w:b/>
          <w:color w:val="000000"/>
          <w:sz w:val="28"/>
        </w:rPr>
      </w:pPr>
    </w:p>
    <w:p w14:paraId="02BDE2D4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Город: 225, Жанааркинский район, Улытау</w:t>
      </w:r>
    </w:p>
    <w:p w14:paraId="0755B0FB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486AB1BD" w14:textId="77777777" w:rsidR="00003E5E" w:rsidRPr="00003E5E" w:rsidRDefault="00003E5E" w:rsidP="00003E5E">
      <w:pPr>
        <w:rPr>
          <w:color w:val="000000"/>
          <w:sz w:val="22"/>
        </w:rPr>
      </w:pPr>
    </w:p>
    <w:p w14:paraId="4805D308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Источник загрязнения: 6014, Пылящая повехность</w:t>
      </w:r>
    </w:p>
    <w:p w14:paraId="494350A1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Источник выделения: 6014 01, Склад руды</w:t>
      </w:r>
    </w:p>
    <w:p w14:paraId="5ED86FCE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Список литературы:</w:t>
      </w:r>
    </w:p>
    <w:p w14:paraId="68F9288D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383669F5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7E1C4202" w14:textId="77777777" w:rsidR="00003E5E" w:rsidRPr="00003E5E" w:rsidRDefault="00003E5E" w:rsidP="00003E5E">
      <w:pPr>
        <w:rPr>
          <w:color w:val="000000"/>
          <w:sz w:val="22"/>
        </w:rPr>
      </w:pPr>
    </w:p>
    <w:p w14:paraId="7115D9F4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2783BCE5" w14:textId="77777777" w:rsidR="00003E5E" w:rsidRPr="00003E5E" w:rsidRDefault="00003E5E" w:rsidP="00003E5E">
      <w:pPr>
        <w:rPr>
          <w:color w:val="000000"/>
          <w:sz w:val="22"/>
        </w:rPr>
      </w:pPr>
    </w:p>
    <w:p w14:paraId="02F93731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п.3.2.Статическое хранение материала</w:t>
      </w:r>
    </w:p>
    <w:p w14:paraId="48511792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6B5C1DF0" w14:textId="77777777" w:rsidR="00003E5E" w:rsidRPr="00003E5E" w:rsidRDefault="00003E5E" w:rsidP="00003E5E">
      <w:pPr>
        <w:rPr>
          <w:color w:val="000000"/>
          <w:sz w:val="22"/>
        </w:rPr>
      </w:pPr>
    </w:p>
    <w:p w14:paraId="2BBF2287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184CF37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715F1736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700F8035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7B11887C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0B5112B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6FCD9EB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28CFBE6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0B0287A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631A84E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52A1AFD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10</w:t>
      </w:r>
    </w:p>
    <w:p w14:paraId="218E78C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0.1</w:t>
      </w:r>
    </w:p>
    <w:p w14:paraId="440031E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120</w:t>
      </w:r>
    </w:p>
    <w:p w14:paraId="4442E5B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5C663EC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Поверхность пыления в плане,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2000</w:t>
      </w:r>
    </w:p>
    <w:p w14:paraId="428CCEA2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003E5E">
        <w:rPr>
          <w:b/>
          <w:i/>
          <w:color w:val="000000"/>
          <w:sz w:val="22"/>
        </w:rPr>
        <w:t xml:space="preserve">K6 = </w:t>
      </w:r>
      <w:r w:rsidRPr="00003E5E">
        <w:rPr>
          <w:b/>
          <w:color w:val="000000"/>
        </w:rPr>
        <w:t>1.45</w:t>
      </w:r>
    </w:p>
    <w:p w14:paraId="3557E21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1887FDD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7AF3925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05B380D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38FBEFD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32CAB47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(3.2.3), </w:t>
      </w:r>
      <w:r w:rsidRPr="00003E5E">
        <w:rPr>
          <w:b/>
          <w:i/>
          <w:color w:val="000000"/>
          <w:sz w:val="22"/>
        </w:rPr>
        <w:t xml:space="preserve">GC = </w:t>
      </w:r>
      <w:r w:rsidRPr="00003E5E">
        <w:rPr>
          <w:b/>
          <w:i/>
          <w:color w:val="000000"/>
        </w:rPr>
        <w:t xml:space="preserve">K3 · K4 · K5 · K6 · K7 · Q · S · (1-NJ) = </w:t>
      </w:r>
      <w:r w:rsidRPr="00003E5E">
        <w:rPr>
          <w:b/>
          <w:color w:val="000000"/>
        </w:rPr>
        <w:t>1.7 · 1 · 0.1 · 1.45 · 0.2 · 0.005 · 2000 · (1-0.85) = 0.074</w:t>
      </w:r>
    </w:p>
    <w:p w14:paraId="49837FE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(3.2.5),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0.0864 · K3SR · K4 · K5 · K6 · K7 · Q · S · (365-(TSP + TD)) · (1-NJ) = </w:t>
      </w:r>
      <w:r w:rsidRPr="00003E5E">
        <w:rPr>
          <w:b/>
          <w:color w:val="000000"/>
        </w:rPr>
        <w:t>0.0864 · 1.2 · 1 · 0.1 · 1.45 · 0.2 · 0.005 · 2000 · (365-(150 + 30)) · (1-0.85) = 0.834</w:t>
      </w:r>
    </w:p>
    <w:p w14:paraId="27DA98B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г/с (3.2.1, 3.2.2),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G + GC = </w:t>
      </w:r>
      <w:r w:rsidRPr="00003E5E">
        <w:rPr>
          <w:b/>
          <w:color w:val="000000"/>
        </w:rPr>
        <w:t>0 + 0.074 = 0.074</w:t>
      </w:r>
    </w:p>
    <w:p w14:paraId="5601AC2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0 + 0.834 = 0.834</w:t>
      </w:r>
    </w:p>
    <w:p w14:paraId="5906DBDE" w14:textId="77777777" w:rsidR="00003E5E" w:rsidRPr="00003E5E" w:rsidRDefault="00003E5E" w:rsidP="00003E5E">
      <w:pPr>
        <w:rPr>
          <w:b/>
          <w:color w:val="000000"/>
        </w:rPr>
      </w:pPr>
    </w:p>
    <w:p w14:paraId="2DA7AE9E" w14:textId="77777777" w:rsidR="00003E5E" w:rsidRPr="00003E5E" w:rsidRDefault="00003E5E" w:rsidP="00003E5E">
      <w:pPr>
        <w:rPr>
          <w:b/>
          <w:i/>
          <w:color w:val="000000"/>
          <w:sz w:val="22"/>
        </w:rPr>
      </w:pPr>
      <w:r w:rsidRPr="00003E5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003E5E" w14:paraId="3894FB7C" w14:textId="77777777" w:rsidTr="00003E5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5FF42" w14:textId="468086E2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66BD" w14:textId="4BC366D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1989" w14:textId="224D1EAC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4B14" w14:textId="039E7ACA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03E5E" w14:paraId="79F3F224" w14:textId="77777777" w:rsidTr="00003E5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6E24" w14:textId="1E9D4DDC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4EC5" w14:textId="13C0B14A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A06C" w14:textId="625E187B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0.074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4CAA" w14:textId="4EDE1427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0.834</w:t>
            </w:r>
          </w:p>
        </w:tc>
      </w:tr>
    </w:tbl>
    <w:p w14:paraId="4C75D42D" w14:textId="772DA88A" w:rsidR="00003E5E" w:rsidRPr="00003E5E" w:rsidRDefault="00003E5E" w:rsidP="00003E5E">
      <w:pPr>
        <w:rPr>
          <w:color w:val="000000"/>
          <w:sz w:val="22"/>
        </w:rPr>
      </w:pPr>
    </w:p>
    <w:p w14:paraId="022510C7" w14:textId="77777777" w:rsidR="00003E5E" w:rsidRPr="00003E5E" w:rsidRDefault="00003E5E" w:rsidP="00003E5E">
      <w:pPr>
        <w:rPr>
          <w:color w:val="000000"/>
          <w:sz w:val="22"/>
        </w:rPr>
      </w:pPr>
    </w:p>
    <w:p w14:paraId="44C89DCD" w14:textId="77777777" w:rsidR="00003E5E" w:rsidRPr="00003E5E" w:rsidRDefault="00003E5E" w:rsidP="00003E5E">
      <w:pPr>
        <w:rPr>
          <w:b/>
          <w:i/>
          <w:color w:val="000000"/>
          <w:sz w:val="22"/>
        </w:rPr>
      </w:pPr>
    </w:p>
    <w:p w14:paraId="3335D007" w14:textId="77777777" w:rsidR="00003E5E" w:rsidRPr="00003E5E" w:rsidRDefault="00003E5E" w:rsidP="00003E5E">
      <w:pPr>
        <w:rPr>
          <w:b/>
          <w:i/>
          <w:color w:val="000000"/>
          <w:sz w:val="22"/>
        </w:rPr>
      </w:pPr>
    </w:p>
    <w:p w14:paraId="1CD1F9A9" w14:textId="77777777" w:rsidR="00003E5E" w:rsidRPr="00003E5E" w:rsidRDefault="00003E5E" w:rsidP="00003E5E">
      <w:pPr>
        <w:rPr>
          <w:b/>
          <w:i/>
          <w:color w:val="000000"/>
          <w:sz w:val="22"/>
        </w:rPr>
      </w:pPr>
    </w:p>
    <w:p w14:paraId="09043227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ЭРА v3.0.406</w:t>
      </w:r>
    </w:p>
    <w:p w14:paraId="2ECA34D2" w14:textId="77777777" w:rsidR="00003E5E" w:rsidRPr="00003E5E" w:rsidRDefault="00003E5E" w:rsidP="00003E5E">
      <w:pPr>
        <w:rPr>
          <w:color w:val="000000"/>
          <w:sz w:val="22"/>
        </w:rPr>
      </w:pPr>
    </w:p>
    <w:p w14:paraId="5B0660A2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Дата:16.10.25 Время:18:23:07</w:t>
      </w:r>
    </w:p>
    <w:p w14:paraId="47FBDFCC" w14:textId="77777777" w:rsidR="00003E5E" w:rsidRPr="00003E5E" w:rsidRDefault="00003E5E" w:rsidP="00003E5E">
      <w:pPr>
        <w:rPr>
          <w:color w:val="000000"/>
          <w:sz w:val="22"/>
        </w:rPr>
      </w:pPr>
    </w:p>
    <w:p w14:paraId="46B9A0E1" w14:textId="77777777" w:rsidR="00003E5E" w:rsidRPr="00003E5E" w:rsidRDefault="00003E5E" w:rsidP="00003E5E">
      <w:pPr>
        <w:jc w:val="center"/>
        <w:rPr>
          <w:b/>
          <w:color w:val="000000"/>
          <w:sz w:val="28"/>
        </w:rPr>
      </w:pPr>
      <w:r w:rsidRPr="00003E5E">
        <w:rPr>
          <w:b/>
          <w:color w:val="000000"/>
          <w:sz w:val="28"/>
        </w:rPr>
        <w:t xml:space="preserve">               РАСЧЕТ ВАЛОВЫХ ВЫБРОСОВ</w:t>
      </w:r>
    </w:p>
    <w:p w14:paraId="5658991C" w14:textId="77777777" w:rsidR="00003E5E" w:rsidRPr="00003E5E" w:rsidRDefault="00003E5E" w:rsidP="00003E5E">
      <w:pPr>
        <w:jc w:val="center"/>
        <w:rPr>
          <w:b/>
          <w:color w:val="000000"/>
          <w:sz w:val="28"/>
        </w:rPr>
      </w:pPr>
    </w:p>
    <w:p w14:paraId="56829F9E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lastRenderedPageBreak/>
        <w:t>Город: 225, Жанааркинский район, Улытау</w:t>
      </w:r>
    </w:p>
    <w:p w14:paraId="63F46E30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Объект: 0006, Вариант 1 ТОО "BAZA Construction", месторождение Западный-Камыс</w:t>
      </w:r>
    </w:p>
    <w:p w14:paraId="6F6C3814" w14:textId="77777777" w:rsidR="00003E5E" w:rsidRPr="00003E5E" w:rsidRDefault="00003E5E" w:rsidP="00003E5E">
      <w:pPr>
        <w:rPr>
          <w:color w:val="000000"/>
          <w:sz w:val="22"/>
        </w:rPr>
      </w:pPr>
    </w:p>
    <w:p w14:paraId="7985A36C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Источник загрязнения: 6015, Пылящая поверхность</w:t>
      </w:r>
    </w:p>
    <w:p w14:paraId="7A770289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Источник выделения: 6015 01, Погрузка П/И из склада</w:t>
      </w:r>
    </w:p>
    <w:p w14:paraId="7337D50F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Список литературы:</w:t>
      </w:r>
    </w:p>
    <w:p w14:paraId="4BEF3048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17EFF9CE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331CA897" w14:textId="77777777" w:rsidR="00003E5E" w:rsidRPr="00003E5E" w:rsidRDefault="00003E5E" w:rsidP="00003E5E">
      <w:pPr>
        <w:rPr>
          <w:color w:val="000000"/>
          <w:sz w:val="22"/>
        </w:rPr>
      </w:pPr>
    </w:p>
    <w:p w14:paraId="5DABACF4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72AE2AA9" w14:textId="77777777" w:rsidR="00003E5E" w:rsidRPr="00003E5E" w:rsidRDefault="00003E5E" w:rsidP="00003E5E">
      <w:pPr>
        <w:rPr>
          <w:color w:val="000000"/>
          <w:sz w:val="22"/>
        </w:rPr>
      </w:pPr>
    </w:p>
    <w:p w14:paraId="1A574C0B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п.3.1.Погрузочно-разгрузочные работы, пересыпки пылящих материалов</w:t>
      </w:r>
    </w:p>
    <w:p w14:paraId="68F234F1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Материал: Песчаник</w:t>
      </w:r>
    </w:p>
    <w:p w14:paraId="454236E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Весовая доля пылевой фракции в материале (табл.3.1.1), </w:t>
      </w:r>
      <w:r w:rsidRPr="00003E5E">
        <w:rPr>
          <w:b/>
          <w:i/>
          <w:color w:val="000000"/>
          <w:sz w:val="22"/>
        </w:rPr>
        <w:t xml:space="preserve">K1 = </w:t>
      </w:r>
      <w:r w:rsidRPr="00003E5E">
        <w:rPr>
          <w:b/>
          <w:color w:val="000000"/>
        </w:rPr>
        <w:t>0.04</w:t>
      </w:r>
    </w:p>
    <w:p w14:paraId="63F202F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Доля пыли, переходящей в аэрозоль (табл.3.1.1), </w:t>
      </w:r>
      <w:r w:rsidRPr="00003E5E">
        <w:rPr>
          <w:b/>
          <w:i/>
          <w:color w:val="000000"/>
          <w:sz w:val="22"/>
        </w:rPr>
        <w:t xml:space="preserve">K2 = </w:t>
      </w:r>
      <w:r w:rsidRPr="00003E5E">
        <w:rPr>
          <w:b/>
          <w:color w:val="000000"/>
        </w:rPr>
        <w:t>0.01</w:t>
      </w:r>
    </w:p>
    <w:p w14:paraId="0D5673F6" w14:textId="77777777" w:rsidR="00003E5E" w:rsidRPr="00003E5E" w:rsidRDefault="00003E5E" w:rsidP="00003E5E">
      <w:pPr>
        <w:rPr>
          <w:b/>
          <w:color w:val="000000"/>
        </w:rPr>
      </w:pPr>
    </w:p>
    <w:p w14:paraId="72D9AE2B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7F4E051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4D0FDCE8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Материал негранулирован. Коэффициент Ke принимается равным 1</w:t>
      </w:r>
    </w:p>
    <w:p w14:paraId="68723044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Степень открытости: с 4-х сторон</w:t>
      </w:r>
    </w:p>
    <w:p w14:paraId="01A303AA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Загрузочный рукав не применяется</w:t>
      </w:r>
    </w:p>
    <w:p w14:paraId="10F563E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003E5E">
        <w:rPr>
          <w:b/>
          <w:i/>
          <w:color w:val="000000"/>
          <w:sz w:val="22"/>
        </w:rPr>
        <w:t xml:space="preserve">K4 = </w:t>
      </w:r>
      <w:r w:rsidRPr="00003E5E">
        <w:rPr>
          <w:b/>
          <w:color w:val="000000"/>
        </w:rPr>
        <w:t>1</w:t>
      </w:r>
    </w:p>
    <w:p w14:paraId="43F3F86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(среднегодовая), м/с, </w:t>
      </w:r>
      <w:r w:rsidRPr="00003E5E">
        <w:rPr>
          <w:b/>
          <w:i/>
          <w:color w:val="000000"/>
          <w:sz w:val="22"/>
        </w:rPr>
        <w:t xml:space="preserve">G3SR = </w:t>
      </w:r>
      <w:r w:rsidRPr="00003E5E">
        <w:rPr>
          <w:b/>
          <w:color w:val="000000"/>
        </w:rPr>
        <w:t>3.2</w:t>
      </w:r>
    </w:p>
    <w:p w14:paraId="22E54FE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среднегодовую скорость ветра (табл.3.1.2), </w:t>
      </w:r>
      <w:r w:rsidRPr="00003E5E">
        <w:rPr>
          <w:b/>
          <w:i/>
          <w:color w:val="000000"/>
          <w:sz w:val="22"/>
        </w:rPr>
        <w:t xml:space="preserve">K3SR = </w:t>
      </w:r>
      <w:r w:rsidRPr="00003E5E">
        <w:rPr>
          <w:b/>
          <w:color w:val="000000"/>
        </w:rPr>
        <w:t>1.2</w:t>
      </w:r>
    </w:p>
    <w:p w14:paraId="1CC4B35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ветра (максимальная), м/c, </w:t>
      </w:r>
      <w:r w:rsidRPr="00003E5E">
        <w:rPr>
          <w:b/>
          <w:i/>
          <w:color w:val="000000"/>
          <w:sz w:val="22"/>
        </w:rPr>
        <w:t xml:space="preserve">G3 = </w:t>
      </w:r>
      <w:r w:rsidRPr="00003E5E">
        <w:rPr>
          <w:b/>
          <w:color w:val="000000"/>
        </w:rPr>
        <w:t>9</w:t>
      </w:r>
    </w:p>
    <w:p w14:paraId="51D9E40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максимальную скорость ветра (табл.3.1.2), </w:t>
      </w:r>
      <w:r w:rsidRPr="00003E5E">
        <w:rPr>
          <w:b/>
          <w:i/>
          <w:color w:val="000000"/>
          <w:sz w:val="22"/>
        </w:rPr>
        <w:t xml:space="preserve">K3 = </w:t>
      </w:r>
      <w:r w:rsidRPr="00003E5E">
        <w:rPr>
          <w:b/>
          <w:color w:val="000000"/>
        </w:rPr>
        <w:t>1.7</w:t>
      </w:r>
    </w:p>
    <w:p w14:paraId="2ABF5D8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9</w:t>
      </w:r>
    </w:p>
    <w:p w14:paraId="67EDFEC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материала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0.2</w:t>
      </w:r>
    </w:p>
    <w:p w14:paraId="13503AF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Размер куска материала, мм, </w:t>
      </w:r>
      <w:r w:rsidRPr="00003E5E">
        <w:rPr>
          <w:b/>
          <w:i/>
          <w:color w:val="000000"/>
          <w:sz w:val="22"/>
        </w:rPr>
        <w:t xml:space="preserve">G7 = </w:t>
      </w:r>
      <w:r w:rsidRPr="00003E5E">
        <w:rPr>
          <w:b/>
          <w:color w:val="000000"/>
        </w:rPr>
        <w:t>120</w:t>
      </w:r>
    </w:p>
    <w:p w14:paraId="522546D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003E5E">
        <w:rPr>
          <w:b/>
          <w:i/>
          <w:color w:val="000000"/>
          <w:sz w:val="22"/>
        </w:rPr>
        <w:t xml:space="preserve">K7 = </w:t>
      </w:r>
      <w:r w:rsidRPr="00003E5E">
        <w:rPr>
          <w:b/>
          <w:color w:val="000000"/>
        </w:rPr>
        <w:t>0.2</w:t>
      </w:r>
    </w:p>
    <w:p w14:paraId="29FC56B0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Высота падения материала, м, </w:t>
      </w:r>
      <w:r w:rsidRPr="00003E5E">
        <w:rPr>
          <w:b/>
          <w:i/>
          <w:color w:val="000000"/>
          <w:sz w:val="22"/>
        </w:rPr>
        <w:t xml:space="preserve">GB = </w:t>
      </w:r>
      <w:r w:rsidRPr="00003E5E">
        <w:rPr>
          <w:b/>
          <w:color w:val="000000"/>
        </w:rPr>
        <w:t>2</w:t>
      </w:r>
    </w:p>
    <w:p w14:paraId="683E51B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Коэффициент, учитывающий высоту падения материала (табл.3.1.7), </w:t>
      </w:r>
      <w:r w:rsidRPr="00003E5E">
        <w:rPr>
          <w:b/>
          <w:i/>
          <w:color w:val="000000"/>
          <w:sz w:val="22"/>
        </w:rPr>
        <w:t xml:space="preserve">B = </w:t>
      </w:r>
      <w:r w:rsidRPr="00003E5E">
        <w:rPr>
          <w:b/>
          <w:color w:val="000000"/>
        </w:rPr>
        <w:t>0.7</w:t>
      </w:r>
    </w:p>
    <w:p w14:paraId="0E99474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003E5E">
        <w:rPr>
          <w:b/>
          <w:i/>
          <w:color w:val="000000"/>
          <w:sz w:val="22"/>
        </w:rPr>
        <w:t xml:space="preserve">GMAX = </w:t>
      </w:r>
      <w:r w:rsidRPr="00003E5E">
        <w:rPr>
          <w:b/>
          <w:color w:val="000000"/>
        </w:rPr>
        <w:t>846.72</w:t>
      </w:r>
    </w:p>
    <w:p w14:paraId="68A8875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Суммарное количество перерабатываемого материала, т/год, </w:t>
      </w:r>
      <w:r w:rsidRPr="00003E5E">
        <w:rPr>
          <w:b/>
          <w:i/>
          <w:color w:val="000000"/>
          <w:sz w:val="22"/>
        </w:rPr>
        <w:t xml:space="preserve">GGOD = </w:t>
      </w:r>
      <w:r w:rsidRPr="00003E5E">
        <w:rPr>
          <w:b/>
          <w:color w:val="000000"/>
        </w:rPr>
        <w:t>500000</w:t>
      </w:r>
    </w:p>
    <w:p w14:paraId="5B438BB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003E5E">
        <w:rPr>
          <w:b/>
          <w:i/>
          <w:color w:val="000000"/>
          <w:sz w:val="22"/>
        </w:rPr>
        <w:t xml:space="preserve">NJ = </w:t>
      </w:r>
      <w:r w:rsidRPr="00003E5E">
        <w:rPr>
          <w:b/>
          <w:color w:val="000000"/>
        </w:rPr>
        <w:t>0.85</w:t>
      </w:r>
    </w:p>
    <w:p w14:paraId="17E90843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Вид работ: Погрузка</w:t>
      </w:r>
    </w:p>
    <w:p w14:paraId="29CCF95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(3.1.1), </w:t>
      </w:r>
      <w:r w:rsidRPr="00003E5E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0.04 · 0.01 · 1.7 · 1 · 0.2 · 0.2 · 1 · 1 · 1 · 0.7 · 846.72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(1-0.85) = </w:t>
      </w:r>
      <w:r w:rsidRPr="00003E5E">
        <w:rPr>
          <w:b/>
          <w:color w:val="000000"/>
        </w:rPr>
        <w:t>0.672</w:t>
      </w:r>
    </w:p>
    <w:p w14:paraId="29F34A6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(3.1.2), </w:t>
      </w:r>
      <w:r w:rsidRPr="00003E5E">
        <w:rPr>
          <w:b/>
          <w:i/>
          <w:color w:val="000000"/>
          <w:sz w:val="22"/>
        </w:rPr>
        <w:t xml:space="preserve">MC = </w:t>
      </w:r>
      <w:r w:rsidRPr="00003E5E">
        <w:rPr>
          <w:b/>
          <w:i/>
          <w:color w:val="000000"/>
        </w:rPr>
        <w:t xml:space="preserve">K1 · K2 · K3SR · K4 · K5 · K7 · K8 · K9 · KE · B · GGOD · (1-NJ) = </w:t>
      </w:r>
      <w:r w:rsidRPr="00003E5E">
        <w:rPr>
          <w:b/>
          <w:color w:val="000000"/>
        </w:rPr>
        <w:t>0.04 · 0.01 · 1.2 · 1 · 0.2 · 0.2 · 1 · 1 · 1 · 0.7 · 500000 · (1-0.85) = 1.008</w:t>
      </w:r>
    </w:p>
    <w:p w14:paraId="622DC88D" w14:textId="77777777" w:rsidR="00003E5E" w:rsidRPr="00003E5E" w:rsidRDefault="00003E5E" w:rsidP="00003E5E">
      <w:pPr>
        <w:rPr>
          <w:color w:val="000000"/>
          <w:sz w:val="22"/>
        </w:rPr>
      </w:pPr>
    </w:p>
    <w:p w14:paraId="1463760F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(3.2.1),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MAX(G,GC) = </w:t>
      </w:r>
      <w:r w:rsidRPr="00003E5E">
        <w:rPr>
          <w:b/>
          <w:color w:val="000000"/>
        </w:rPr>
        <w:t>0.672</w:t>
      </w:r>
    </w:p>
    <w:p w14:paraId="18E37FE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Сумма выбросов, т/год (3.2.4),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M + MC = </w:t>
      </w:r>
      <w:r w:rsidRPr="00003E5E">
        <w:rPr>
          <w:b/>
          <w:color w:val="000000"/>
        </w:rPr>
        <w:t>0 + 1.008 = 1.008</w:t>
      </w:r>
    </w:p>
    <w:p w14:paraId="2E6116EF" w14:textId="77777777" w:rsidR="00003E5E" w:rsidRPr="00003E5E" w:rsidRDefault="00003E5E" w:rsidP="00003E5E">
      <w:pPr>
        <w:rPr>
          <w:b/>
          <w:color w:val="000000"/>
        </w:rPr>
      </w:pPr>
    </w:p>
    <w:p w14:paraId="35BC3C9D" w14:textId="77777777" w:rsidR="00003E5E" w:rsidRPr="00003E5E" w:rsidRDefault="00003E5E" w:rsidP="00003E5E">
      <w:pPr>
        <w:rPr>
          <w:b/>
          <w:i/>
          <w:color w:val="000000"/>
          <w:sz w:val="22"/>
        </w:rPr>
      </w:pPr>
      <w:r w:rsidRPr="00003E5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003E5E" w14:paraId="54952733" w14:textId="77777777" w:rsidTr="00003E5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55E2" w14:textId="790DC443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83D0" w14:textId="202F3E65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8BB0" w14:textId="4F796C80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2E9EE" w14:textId="0044531B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03E5E" w14:paraId="181F1561" w14:textId="77777777" w:rsidTr="00003E5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E4FF" w14:textId="7B83D71E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D3FE" w14:textId="0BE09289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 xml:space="preserve">Пыль неорганическая, содержащая двуокись </w:t>
            </w:r>
            <w:r w:rsidRPr="00003E5E">
              <w:rPr>
                <w:color w:val="000000"/>
                <w:sz w:val="22"/>
              </w:rPr>
              <w:lastRenderedPageBreak/>
              <w:t>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8A72" w14:textId="41625654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lastRenderedPageBreak/>
              <w:t>0.672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02B8" w14:textId="7496B612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1.008</w:t>
            </w:r>
          </w:p>
        </w:tc>
      </w:tr>
    </w:tbl>
    <w:p w14:paraId="06904371" w14:textId="5DB9A358" w:rsidR="00003E5E" w:rsidRPr="00003E5E" w:rsidRDefault="00003E5E" w:rsidP="00003E5E">
      <w:pPr>
        <w:rPr>
          <w:color w:val="000000"/>
          <w:sz w:val="22"/>
        </w:rPr>
      </w:pPr>
    </w:p>
    <w:p w14:paraId="095C54E4" w14:textId="77777777" w:rsidR="00003E5E" w:rsidRPr="00003E5E" w:rsidRDefault="00003E5E" w:rsidP="00003E5E">
      <w:pPr>
        <w:rPr>
          <w:color w:val="000000"/>
          <w:sz w:val="22"/>
        </w:rPr>
      </w:pPr>
    </w:p>
    <w:p w14:paraId="2175266A" w14:textId="77777777" w:rsidR="00003E5E" w:rsidRPr="00003E5E" w:rsidRDefault="00003E5E" w:rsidP="00003E5E">
      <w:pPr>
        <w:rPr>
          <w:b/>
          <w:i/>
          <w:color w:val="000000"/>
          <w:sz w:val="22"/>
        </w:rPr>
      </w:pPr>
    </w:p>
    <w:p w14:paraId="4F0368FC" w14:textId="77777777" w:rsidR="00003E5E" w:rsidRPr="00003E5E" w:rsidRDefault="00003E5E" w:rsidP="00003E5E">
      <w:pPr>
        <w:rPr>
          <w:b/>
          <w:i/>
          <w:color w:val="000000"/>
          <w:sz w:val="22"/>
        </w:rPr>
      </w:pPr>
    </w:p>
    <w:p w14:paraId="26FEE498" w14:textId="77777777" w:rsidR="00003E5E" w:rsidRPr="00003E5E" w:rsidRDefault="00003E5E" w:rsidP="00003E5E">
      <w:pPr>
        <w:rPr>
          <w:b/>
          <w:i/>
          <w:color w:val="000000"/>
          <w:sz w:val="22"/>
        </w:rPr>
      </w:pPr>
    </w:p>
    <w:p w14:paraId="258D1DF7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ЭРА v3.0.406</w:t>
      </w:r>
    </w:p>
    <w:p w14:paraId="2CD60828" w14:textId="77777777" w:rsidR="00003E5E" w:rsidRPr="00003E5E" w:rsidRDefault="00003E5E" w:rsidP="00003E5E">
      <w:pPr>
        <w:rPr>
          <w:color w:val="000000"/>
          <w:sz w:val="22"/>
        </w:rPr>
      </w:pPr>
    </w:p>
    <w:p w14:paraId="6B8ABE9B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Дата:16.10.25 Время:14:37:13</w:t>
      </w:r>
    </w:p>
    <w:p w14:paraId="75FB6BDA" w14:textId="77777777" w:rsidR="00003E5E" w:rsidRPr="00003E5E" w:rsidRDefault="00003E5E" w:rsidP="00003E5E">
      <w:pPr>
        <w:rPr>
          <w:color w:val="000000"/>
          <w:sz w:val="22"/>
        </w:rPr>
      </w:pPr>
    </w:p>
    <w:p w14:paraId="557E73C4" w14:textId="77777777" w:rsidR="00003E5E" w:rsidRPr="00003E5E" w:rsidRDefault="00003E5E" w:rsidP="00003E5E">
      <w:pPr>
        <w:jc w:val="center"/>
        <w:rPr>
          <w:b/>
          <w:color w:val="000000"/>
          <w:sz w:val="28"/>
        </w:rPr>
      </w:pPr>
      <w:r w:rsidRPr="00003E5E">
        <w:rPr>
          <w:b/>
          <w:color w:val="000000"/>
          <w:sz w:val="28"/>
        </w:rPr>
        <w:t xml:space="preserve">               РАСЧЕТ ВАЛОВЫХ ВЫБРОСОВ</w:t>
      </w:r>
    </w:p>
    <w:p w14:paraId="0823FF7D" w14:textId="77777777" w:rsidR="00003E5E" w:rsidRPr="00003E5E" w:rsidRDefault="00003E5E" w:rsidP="00003E5E">
      <w:pPr>
        <w:jc w:val="center"/>
        <w:rPr>
          <w:b/>
          <w:color w:val="000000"/>
          <w:sz w:val="28"/>
        </w:rPr>
      </w:pPr>
    </w:p>
    <w:p w14:paraId="57E4499A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Город: 225, Жанааркинский район, Улытау</w:t>
      </w:r>
    </w:p>
    <w:p w14:paraId="519942E5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71EEE693" w14:textId="77777777" w:rsidR="00003E5E" w:rsidRPr="00003E5E" w:rsidRDefault="00003E5E" w:rsidP="00003E5E">
      <w:pPr>
        <w:rPr>
          <w:color w:val="000000"/>
          <w:sz w:val="22"/>
        </w:rPr>
      </w:pPr>
    </w:p>
    <w:p w14:paraId="15964C19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Источник загрязнения: 6016, Пылящая поверхность</w:t>
      </w:r>
    </w:p>
    <w:p w14:paraId="7DE058B9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Источник выделения: 6016 01, Перемещение руды</w:t>
      </w:r>
    </w:p>
    <w:p w14:paraId="1FFCB79B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Список литературы:</w:t>
      </w:r>
    </w:p>
    <w:p w14:paraId="45EFF0B5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03F64C1F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8E45544" w14:textId="77777777" w:rsidR="00003E5E" w:rsidRPr="00003E5E" w:rsidRDefault="00003E5E" w:rsidP="00003E5E">
      <w:pPr>
        <w:rPr>
          <w:color w:val="000000"/>
          <w:sz w:val="22"/>
        </w:rPr>
      </w:pPr>
    </w:p>
    <w:p w14:paraId="75775703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2BE73169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Средняя грузоподъемность единицы автотранспорта: &gt;25 - &lt; = 30 тонн</w:t>
      </w:r>
    </w:p>
    <w:p w14:paraId="376054F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грузоподъемность (табл.3.3.1), </w:t>
      </w:r>
      <w:r w:rsidRPr="00003E5E">
        <w:rPr>
          <w:b/>
          <w:i/>
          <w:color w:val="000000"/>
          <w:sz w:val="22"/>
        </w:rPr>
        <w:t xml:space="preserve">C1 = </w:t>
      </w:r>
      <w:r w:rsidRPr="00003E5E">
        <w:rPr>
          <w:b/>
          <w:color w:val="000000"/>
        </w:rPr>
        <w:t>2.5</w:t>
      </w:r>
    </w:p>
    <w:p w14:paraId="4F2EA900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Средняя скорость передвижения автотранспорта: &gt;20 - &lt; = 30 км/час</w:t>
      </w:r>
    </w:p>
    <w:p w14:paraId="01A06C3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скорость передвижения (табл.3.3.2), </w:t>
      </w:r>
      <w:r w:rsidRPr="00003E5E">
        <w:rPr>
          <w:b/>
          <w:i/>
          <w:color w:val="000000"/>
          <w:sz w:val="22"/>
        </w:rPr>
        <w:t xml:space="preserve">C2 = </w:t>
      </w:r>
      <w:r w:rsidRPr="00003E5E">
        <w:rPr>
          <w:b/>
          <w:color w:val="000000"/>
        </w:rPr>
        <w:t>2.75</w:t>
      </w:r>
    </w:p>
    <w:p w14:paraId="5D273A03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Состояние дороги: Дорога без покрытия (грунтовая)</w:t>
      </w:r>
    </w:p>
    <w:p w14:paraId="7385CA9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состояние дороги (табл.3.3.3), </w:t>
      </w:r>
      <w:r w:rsidRPr="00003E5E">
        <w:rPr>
          <w:b/>
          <w:i/>
          <w:color w:val="000000"/>
          <w:sz w:val="22"/>
        </w:rPr>
        <w:t xml:space="preserve">C3 = </w:t>
      </w:r>
      <w:r w:rsidRPr="00003E5E">
        <w:rPr>
          <w:b/>
          <w:color w:val="000000"/>
        </w:rPr>
        <w:t>1</w:t>
      </w:r>
    </w:p>
    <w:p w14:paraId="3BDD092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Число автомашин, одновременно работающих в карьере, шт., </w:t>
      </w:r>
      <w:r w:rsidRPr="00003E5E">
        <w:rPr>
          <w:b/>
          <w:i/>
          <w:color w:val="000000"/>
          <w:sz w:val="22"/>
        </w:rPr>
        <w:t xml:space="preserve">N1 = </w:t>
      </w:r>
      <w:r w:rsidRPr="00003E5E">
        <w:rPr>
          <w:b/>
          <w:color w:val="000000"/>
        </w:rPr>
        <w:t>2</w:t>
      </w:r>
    </w:p>
    <w:p w14:paraId="11820D09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003E5E">
        <w:rPr>
          <w:b/>
          <w:i/>
          <w:color w:val="000000"/>
          <w:sz w:val="22"/>
        </w:rPr>
        <w:t xml:space="preserve">L = </w:t>
      </w:r>
      <w:r w:rsidRPr="00003E5E">
        <w:rPr>
          <w:b/>
          <w:color w:val="000000"/>
        </w:rPr>
        <w:t>7</w:t>
      </w:r>
    </w:p>
    <w:p w14:paraId="030DCED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Число ходок (туда + обратно) всего транспорта в час, </w:t>
      </w:r>
      <w:r w:rsidRPr="00003E5E">
        <w:rPr>
          <w:b/>
          <w:i/>
          <w:color w:val="000000"/>
          <w:sz w:val="22"/>
        </w:rPr>
        <w:t xml:space="preserve">N = </w:t>
      </w:r>
      <w:r w:rsidRPr="00003E5E">
        <w:rPr>
          <w:b/>
          <w:color w:val="000000"/>
        </w:rPr>
        <w:t>1.9</w:t>
      </w:r>
    </w:p>
    <w:p w14:paraId="7A37B30D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долю пыли, уносимой в атмосферу, </w:t>
      </w:r>
      <w:r w:rsidRPr="00003E5E">
        <w:rPr>
          <w:b/>
          <w:i/>
          <w:color w:val="000000"/>
          <w:sz w:val="22"/>
        </w:rPr>
        <w:t xml:space="preserve">C7 = </w:t>
      </w:r>
      <w:r w:rsidRPr="00003E5E">
        <w:rPr>
          <w:b/>
          <w:color w:val="000000"/>
        </w:rPr>
        <w:t>0.01</w:t>
      </w:r>
    </w:p>
    <w:p w14:paraId="5DF106A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Пылевыделение в атмосферу на 1 км пробега, г/км, </w:t>
      </w:r>
      <w:r w:rsidRPr="00003E5E">
        <w:rPr>
          <w:b/>
          <w:i/>
          <w:color w:val="000000"/>
          <w:sz w:val="22"/>
        </w:rPr>
        <w:t xml:space="preserve">Q1 = </w:t>
      </w:r>
      <w:r w:rsidRPr="00003E5E">
        <w:rPr>
          <w:b/>
          <w:color w:val="000000"/>
        </w:rPr>
        <w:t>1450</w:t>
      </w:r>
    </w:p>
    <w:p w14:paraId="2FE00316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поверхностного слоя дороги,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9</w:t>
      </w:r>
    </w:p>
    <w:p w14:paraId="129E31B3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увлажненность дороги (табл.3.1.4), </w:t>
      </w:r>
      <w:r w:rsidRPr="00003E5E">
        <w:rPr>
          <w:b/>
          <w:i/>
          <w:color w:val="000000"/>
          <w:sz w:val="22"/>
        </w:rPr>
        <w:t xml:space="preserve">K5 = </w:t>
      </w:r>
      <w:r w:rsidRPr="00003E5E">
        <w:rPr>
          <w:b/>
          <w:color w:val="000000"/>
        </w:rPr>
        <w:t>0.2</w:t>
      </w:r>
    </w:p>
    <w:p w14:paraId="7C906AC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003E5E">
        <w:rPr>
          <w:b/>
          <w:i/>
          <w:color w:val="000000"/>
          <w:sz w:val="22"/>
        </w:rPr>
        <w:t xml:space="preserve">C4 = </w:t>
      </w:r>
      <w:r w:rsidRPr="00003E5E">
        <w:rPr>
          <w:b/>
          <w:color w:val="000000"/>
        </w:rPr>
        <w:t>1.45</w:t>
      </w:r>
    </w:p>
    <w:p w14:paraId="0C0229E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Наиболее характерная для данного района скорость ветра, м/с, </w:t>
      </w:r>
      <w:r w:rsidRPr="00003E5E">
        <w:rPr>
          <w:b/>
          <w:i/>
          <w:color w:val="000000"/>
          <w:sz w:val="22"/>
        </w:rPr>
        <w:t xml:space="preserve">V1 = </w:t>
      </w:r>
      <w:r w:rsidRPr="00003E5E">
        <w:rPr>
          <w:b/>
          <w:color w:val="000000"/>
        </w:rPr>
        <w:t>3.2</w:t>
      </w:r>
    </w:p>
    <w:p w14:paraId="572B0C0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Средняя скорость движения транспортного средства, км/час, </w:t>
      </w:r>
      <w:r w:rsidRPr="00003E5E">
        <w:rPr>
          <w:b/>
          <w:i/>
          <w:color w:val="000000"/>
          <w:sz w:val="22"/>
        </w:rPr>
        <w:t xml:space="preserve">V2 = </w:t>
      </w:r>
      <w:r w:rsidRPr="00003E5E">
        <w:rPr>
          <w:b/>
          <w:color w:val="000000"/>
        </w:rPr>
        <w:t>30</w:t>
      </w:r>
    </w:p>
    <w:p w14:paraId="0BD477D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Скорость обдува, м/с, </w:t>
      </w:r>
      <w:r w:rsidRPr="00003E5E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(3.2 · 30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003E5E">
        <w:rPr>
          <w:b/>
          <w:color w:val="000000"/>
        </w:rPr>
        <w:t>5.16</w:t>
      </w:r>
    </w:p>
    <w:p w14:paraId="651DF47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скорость обдува материала в кузове (табл.3.3.4), </w:t>
      </w:r>
      <w:r w:rsidRPr="00003E5E">
        <w:rPr>
          <w:b/>
          <w:i/>
          <w:color w:val="000000"/>
          <w:sz w:val="22"/>
        </w:rPr>
        <w:t xml:space="preserve">C5 = </w:t>
      </w:r>
      <w:r w:rsidRPr="00003E5E">
        <w:rPr>
          <w:b/>
          <w:color w:val="000000"/>
        </w:rPr>
        <w:t>1.26</w:t>
      </w:r>
    </w:p>
    <w:p w14:paraId="3725274E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Площадь открытой поверхности материала в кузове, м2, </w:t>
      </w:r>
      <w:r w:rsidRPr="00003E5E">
        <w:rPr>
          <w:b/>
          <w:i/>
          <w:color w:val="000000"/>
          <w:sz w:val="22"/>
        </w:rPr>
        <w:t xml:space="preserve">S = </w:t>
      </w:r>
      <w:r w:rsidRPr="00003E5E">
        <w:rPr>
          <w:b/>
          <w:color w:val="000000"/>
        </w:rPr>
        <w:t>19.2</w:t>
      </w:r>
    </w:p>
    <w:p w14:paraId="6A0315EE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Перевозимый материал: Песчаник</w:t>
      </w:r>
    </w:p>
    <w:p w14:paraId="6645CD38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Унос материала с 1 м2 фактической поверхности, г/м2*с (табл.3.1.1), </w:t>
      </w:r>
      <w:r w:rsidRPr="00003E5E">
        <w:rPr>
          <w:b/>
          <w:i/>
          <w:color w:val="000000"/>
          <w:sz w:val="22"/>
        </w:rPr>
        <w:t xml:space="preserve">Q = </w:t>
      </w:r>
      <w:r w:rsidRPr="00003E5E">
        <w:rPr>
          <w:b/>
          <w:color w:val="000000"/>
        </w:rPr>
        <w:t>0.005</w:t>
      </w:r>
    </w:p>
    <w:p w14:paraId="49752995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Влажность перевозимого материала, %, </w:t>
      </w:r>
      <w:r w:rsidRPr="00003E5E">
        <w:rPr>
          <w:b/>
          <w:i/>
          <w:color w:val="000000"/>
          <w:sz w:val="22"/>
        </w:rPr>
        <w:t xml:space="preserve">VL = </w:t>
      </w:r>
      <w:r w:rsidRPr="00003E5E">
        <w:rPr>
          <w:b/>
          <w:color w:val="000000"/>
        </w:rPr>
        <w:t>9</w:t>
      </w:r>
    </w:p>
    <w:p w14:paraId="7D86306A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Коэфф., учитывающий влажность перевозимого материала (табл.3.1.4), </w:t>
      </w:r>
      <w:r w:rsidRPr="00003E5E">
        <w:rPr>
          <w:b/>
          <w:i/>
          <w:color w:val="000000"/>
          <w:sz w:val="22"/>
        </w:rPr>
        <w:t xml:space="preserve">K5M = </w:t>
      </w:r>
      <w:r w:rsidRPr="00003E5E">
        <w:rPr>
          <w:b/>
          <w:color w:val="000000"/>
        </w:rPr>
        <w:t>0.2</w:t>
      </w:r>
    </w:p>
    <w:p w14:paraId="22870ED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устойчивым снежным покровом, </w:t>
      </w:r>
      <w:r w:rsidRPr="00003E5E">
        <w:rPr>
          <w:b/>
          <w:i/>
          <w:color w:val="000000"/>
          <w:sz w:val="22"/>
        </w:rPr>
        <w:t xml:space="preserve">TSP = </w:t>
      </w:r>
      <w:r w:rsidRPr="00003E5E">
        <w:rPr>
          <w:b/>
          <w:color w:val="000000"/>
        </w:rPr>
        <w:t>150</w:t>
      </w:r>
    </w:p>
    <w:p w14:paraId="6409AD41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Продолжительность осадков в виде дождя, часов/год, </w:t>
      </w:r>
      <w:r w:rsidRPr="00003E5E">
        <w:rPr>
          <w:b/>
          <w:i/>
          <w:color w:val="000000"/>
          <w:sz w:val="22"/>
        </w:rPr>
        <w:t xml:space="preserve">TO = </w:t>
      </w:r>
      <w:r w:rsidRPr="00003E5E">
        <w:rPr>
          <w:b/>
          <w:color w:val="000000"/>
        </w:rPr>
        <w:t>360</w:t>
      </w:r>
    </w:p>
    <w:p w14:paraId="06697684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Количество дней с осадками в виде дождя в году, </w:t>
      </w:r>
      <w:r w:rsidRPr="00003E5E">
        <w:rPr>
          <w:b/>
          <w:i/>
          <w:color w:val="000000"/>
          <w:sz w:val="22"/>
        </w:rPr>
        <w:t xml:space="preserve">TD = </w:t>
      </w:r>
      <w:r w:rsidRPr="00003E5E">
        <w:rPr>
          <w:b/>
          <w:i/>
          <w:color w:val="000000"/>
        </w:rPr>
        <w:t xml:space="preserve">2 · TO / 24 = </w:t>
      </w:r>
      <w:r w:rsidRPr="00003E5E">
        <w:rPr>
          <w:b/>
          <w:color w:val="000000"/>
        </w:rPr>
        <w:t>2 · 360 / 24 = 30</w:t>
      </w:r>
    </w:p>
    <w:p w14:paraId="345A4230" w14:textId="77777777" w:rsidR="00003E5E" w:rsidRPr="00003E5E" w:rsidRDefault="00003E5E" w:rsidP="00003E5E">
      <w:pPr>
        <w:rPr>
          <w:b/>
          <w:color w:val="000000"/>
        </w:rPr>
      </w:pPr>
    </w:p>
    <w:p w14:paraId="67BE7945" w14:textId="77777777" w:rsidR="00003E5E" w:rsidRPr="00003E5E" w:rsidRDefault="00003E5E" w:rsidP="00003E5E">
      <w:pPr>
        <w:rPr>
          <w:b/>
          <w:i/>
          <w:color w:val="000000"/>
          <w:u w:val="single"/>
        </w:rPr>
      </w:pPr>
      <w:r w:rsidRPr="00003E5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48BC2AB" w14:textId="77777777" w:rsidR="00003E5E" w:rsidRPr="00003E5E" w:rsidRDefault="00003E5E" w:rsidP="00003E5E">
      <w:pPr>
        <w:rPr>
          <w:b/>
          <w:i/>
          <w:color w:val="000000"/>
          <w:u w:val="single"/>
        </w:rPr>
      </w:pPr>
    </w:p>
    <w:p w14:paraId="1B6BF2BB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Максимальный разовый выброс, г/с (3.3.1), </w:t>
      </w:r>
      <w:r w:rsidRPr="00003E5E">
        <w:rPr>
          <w:b/>
          <w:i/>
          <w:color w:val="000000"/>
          <w:sz w:val="22"/>
        </w:rPr>
        <w:t xml:space="preserve">G = </w:t>
      </w:r>
      <w:r w:rsidRPr="00003E5E">
        <w:rPr>
          <w:b/>
          <w:i/>
          <w:color w:val="000000"/>
        </w:rPr>
        <w:t xml:space="preserve">C1 · C2 · C3 · K5 · C7 · N · L · Q1 / 3600 + C4 · C5 · K5M · Q · S · N1 = </w:t>
      </w:r>
      <w:r w:rsidRPr="00003E5E">
        <w:rPr>
          <w:b/>
          <w:color w:val="000000"/>
        </w:rPr>
        <w:t>2.5 · 2.75 · 1 · 0.2 · 0.01 · 1.9 · 7 · 1450 / 3600 + 1.45 · 1.26 · 0.2 · 0.005 · 19.2 · 2 = 0.1438</w:t>
      </w:r>
    </w:p>
    <w:p w14:paraId="4EC6337C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Валовый выброс, т/год (3.3.2), </w:t>
      </w:r>
      <w:r w:rsidRPr="00003E5E">
        <w:rPr>
          <w:b/>
          <w:i/>
          <w:color w:val="000000"/>
          <w:sz w:val="22"/>
        </w:rPr>
        <w:t xml:space="preserve">M = </w:t>
      </w:r>
      <w:r w:rsidRPr="00003E5E">
        <w:rPr>
          <w:b/>
          <w:i/>
          <w:color w:val="000000"/>
        </w:rPr>
        <w:t xml:space="preserve">0.0864 · G · (365-(TSP + TD)) = </w:t>
      </w:r>
      <w:r w:rsidRPr="00003E5E">
        <w:rPr>
          <w:b/>
          <w:color w:val="000000"/>
        </w:rPr>
        <w:t>0.0864 · 0.1438 · (365-(150 + 30)) = 2.3</w:t>
      </w:r>
    </w:p>
    <w:p w14:paraId="5CED57B6" w14:textId="77777777" w:rsidR="00003E5E" w:rsidRPr="00003E5E" w:rsidRDefault="00003E5E" w:rsidP="00003E5E">
      <w:pPr>
        <w:rPr>
          <w:b/>
          <w:color w:val="000000"/>
        </w:rPr>
      </w:pPr>
    </w:p>
    <w:p w14:paraId="0549824F" w14:textId="77777777" w:rsidR="00003E5E" w:rsidRPr="00003E5E" w:rsidRDefault="00003E5E" w:rsidP="00003E5E">
      <w:pPr>
        <w:rPr>
          <w:b/>
          <w:i/>
          <w:color w:val="000000"/>
          <w:sz w:val="22"/>
        </w:rPr>
      </w:pPr>
      <w:r w:rsidRPr="00003E5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003E5E" w14:paraId="4C5A0B66" w14:textId="77777777" w:rsidTr="00003E5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D91F4" w14:textId="3574233E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0C8A" w14:textId="4378DD89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EEE3D" w14:textId="0ED7ACB6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676A" w14:textId="030970BA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03E5E" w14:paraId="69D0E83E" w14:textId="77777777" w:rsidTr="00003E5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7251" w14:textId="0E6A7C7A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483F" w14:textId="263601A7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62EA" w14:textId="00EA3964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0.1438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A208" w14:textId="34A85D03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2.3</w:t>
            </w:r>
          </w:p>
        </w:tc>
      </w:tr>
    </w:tbl>
    <w:p w14:paraId="5A163C23" w14:textId="184AB68A" w:rsidR="00003E5E" w:rsidRPr="00003E5E" w:rsidRDefault="00003E5E" w:rsidP="00003E5E">
      <w:pPr>
        <w:rPr>
          <w:color w:val="000000"/>
          <w:sz w:val="22"/>
        </w:rPr>
      </w:pPr>
    </w:p>
    <w:p w14:paraId="1CFFECA8" w14:textId="77777777" w:rsidR="00003E5E" w:rsidRPr="00003E5E" w:rsidRDefault="00003E5E" w:rsidP="00003E5E">
      <w:pPr>
        <w:rPr>
          <w:color w:val="000000"/>
          <w:sz w:val="22"/>
        </w:rPr>
      </w:pPr>
    </w:p>
    <w:p w14:paraId="63DB7B8A" w14:textId="77777777" w:rsidR="00003E5E" w:rsidRPr="00003E5E" w:rsidRDefault="00003E5E" w:rsidP="00003E5E">
      <w:pPr>
        <w:rPr>
          <w:b/>
          <w:i/>
          <w:color w:val="000000"/>
          <w:sz w:val="22"/>
        </w:rPr>
      </w:pPr>
    </w:p>
    <w:p w14:paraId="2A04F82B" w14:textId="77777777" w:rsidR="00003E5E" w:rsidRPr="00003E5E" w:rsidRDefault="00003E5E" w:rsidP="00003E5E">
      <w:pPr>
        <w:rPr>
          <w:b/>
          <w:i/>
          <w:color w:val="000000"/>
          <w:sz w:val="22"/>
        </w:rPr>
      </w:pPr>
    </w:p>
    <w:p w14:paraId="7E1684FC" w14:textId="77777777" w:rsidR="00003E5E" w:rsidRPr="00003E5E" w:rsidRDefault="00003E5E" w:rsidP="00003E5E">
      <w:pPr>
        <w:rPr>
          <w:b/>
          <w:i/>
          <w:color w:val="000000"/>
          <w:sz w:val="22"/>
        </w:rPr>
      </w:pPr>
    </w:p>
    <w:p w14:paraId="2199C7E5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ЭРА v3.0.406</w:t>
      </w:r>
    </w:p>
    <w:p w14:paraId="5A8EECDE" w14:textId="77777777" w:rsidR="00003E5E" w:rsidRPr="00003E5E" w:rsidRDefault="00003E5E" w:rsidP="00003E5E">
      <w:pPr>
        <w:rPr>
          <w:color w:val="000000"/>
          <w:sz w:val="22"/>
        </w:rPr>
      </w:pPr>
    </w:p>
    <w:p w14:paraId="06715775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Дата:16.10.25 Время:14:56:08</w:t>
      </w:r>
    </w:p>
    <w:p w14:paraId="1525A402" w14:textId="77777777" w:rsidR="00003E5E" w:rsidRPr="00003E5E" w:rsidRDefault="00003E5E" w:rsidP="00003E5E">
      <w:pPr>
        <w:rPr>
          <w:color w:val="000000"/>
          <w:sz w:val="22"/>
        </w:rPr>
      </w:pPr>
    </w:p>
    <w:p w14:paraId="1EAE7236" w14:textId="77777777" w:rsidR="00003E5E" w:rsidRPr="00003E5E" w:rsidRDefault="00003E5E" w:rsidP="00003E5E">
      <w:pPr>
        <w:jc w:val="center"/>
        <w:rPr>
          <w:b/>
          <w:color w:val="000000"/>
          <w:sz w:val="28"/>
        </w:rPr>
      </w:pPr>
      <w:r w:rsidRPr="00003E5E">
        <w:rPr>
          <w:b/>
          <w:color w:val="000000"/>
          <w:sz w:val="28"/>
        </w:rPr>
        <w:t xml:space="preserve">               РАСЧЕТ ВАЛОВЫХ ВЫБРОСОВ</w:t>
      </w:r>
    </w:p>
    <w:p w14:paraId="7740871F" w14:textId="77777777" w:rsidR="00003E5E" w:rsidRPr="00003E5E" w:rsidRDefault="00003E5E" w:rsidP="00003E5E">
      <w:pPr>
        <w:jc w:val="center"/>
        <w:rPr>
          <w:b/>
          <w:color w:val="000000"/>
          <w:sz w:val="28"/>
        </w:rPr>
      </w:pPr>
    </w:p>
    <w:p w14:paraId="0A275BEA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Город: 225, Жанааркинский район, Улытау</w:t>
      </w:r>
    </w:p>
    <w:p w14:paraId="7E763B6A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Объект: 0005, Вариант 1 ТОО "BAZA Construction", месторождение Западный-Камыс</w:t>
      </w:r>
    </w:p>
    <w:p w14:paraId="58B667D4" w14:textId="77777777" w:rsidR="00003E5E" w:rsidRPr="00003E5E" w:rsidRDefault="00003E5E" w:rsidP="00003E5E">
      <w:pPr>
        <w:rPr>
          <w:color w:val="000000"/>
          <w:sz w:val="22"/>
        </w:rPr>
      </w:pPr>
    </w:p>
    <w:p w14:paraId="45B9B57A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Источник загрязнения: 6017, Пылящая поверхность</w:t>
      </w:r>
    </w:p>
    <w:p w14:paraId="7B3CF246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Источник выделения: 6017 01, Горнотранспортное оборудование</w:t>
      </w:r>
    </w:p>
    <w:p w14:paraId="4099D9B9" w14:textId="77777777" w:rsidR="00003E5E" w:rsidRPr="00003E5E" w:rsidRDefault="00003E5E" w:rsidP="00003E5E">
      <w:pPr>
        <w:rPr>
          <w:color w:val="000000"/>
          <w:sz w:val="22"/>
        </w:rPr>
      </w:pPr>
    </w:p>
    <w:p w14:paraId="34FD1641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Список литературы:</w:t>
      </w:r>
    </w:p>
    <w:p w14:paraId="178EB7AA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1. Методика расчета выбросов загрязняющих веществ от автотранспортных предприятий (раздел 3) Приложение №3 к Приказу Министра охраны окружающей среды Республики Казахстан от 18.04.2008 №100-п</w:t>
      </w:r>
    </w:p>
    <w:p w14:paraId="388F736A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2. Методика расчета выбросов загрязняющих веществ от предприятий дорожно-строительной  отрасли (раздел 4)</w:t>
      </w:r>
    </w:p>
    <w:p w14:paraId="56623A59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Приложение №12 к Приказу Министра охраны окружающей среды Республики Казахстан от 18.04.2008 №100-п</w:t>
      </w:r>
    </w:p>
    <w:p w14:paraId="75605B60" w14:textId="77777777" w:rsidR="00003E5E" w:rsidRPr="00003E5E" w:rsidRDefault="00003E5E" w:rsidP="00003E5E">
      <w:pPr>
        <w:rPr>
          <w:color w:val="000000"/>
          <w:sz w:val="22"/>
        </w:rPr>
      </w:pPr>
    </w:p>
    <w:p w14:paraId="3631F383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РАСЧЕТ ВЫБРОСОВ ЗАГРЯЗНЯЮЩИХ ВЕЩЕСТВ</w:t>
      </w:r>
    </w:p>
    <w:p w14:paraId="0271ABA5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ПРИ РАБОТЕ И ДВИЖЕНИИ АВТОМОБИЛЕЙ ПО ТЕРРИТОРИИ</w:t>
      </w:r>
    </w:p>
    <w:p w14:paraId="73364176" w14:textId="77777777" w:rsidR="00003E5E" w:rsidRPr="00003E5E" w:rsidRDefault="00003E5E" w:rsidP="00003E5E">
      <w:pPr>
        <w:rPr>
          <w:color w:val="000000"/>
          <w:sz w:val="22"/>
        </w:rPr>
      </w:pPr>
    </w:p>
    <w:p w14:paraId="06381B1E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РЕЗУЛЬТАТЫ РАСЧЕТА</w:t>
      </w:r>
    </w:p>
    <w:p w14:paraId="7007B9F3" w14:textId="77777777" w:rsidR="00003E5E" w:rsidRPr="00003E5E" w:rsidRDefault="00003E5E" w:rsidP="00003E5E">
      <w:pPr>
        <w:rPr>
          <w:color w:val="000000"/>
          <w:sz w:val="22"/>
        </w:rPr>
      </w:pPr>
    </w:p>
    <w:p w14:paraId="41915F2A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Выбросы по периоду: Переходный период (t&gt;-5 и t&lt;5)</w:t>
      </w:r>
    </w:p>
    <w:p w14:paraId="763FE179" w14:textId="77777777" w:rsidR="00003E5E" w:rsidRPr="00003E5E" w:rsidRDefault="00003E5E" w:rsidP="00003E5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003E5E" w14:paraId="680A12C2" w14:textId="77777777" w:rsidTr="00003E5E">
        <w:tc>
          <w:tcPr>
            <w:tcW w:w="5000" w:type="pct"/>
            <w:gridSpan w:val="13"/>
          </w:tcPr>
          <w:p w14:paraId="71A5285B" w14:textId="657E854D" w:rsidR="00003E5E" w:rsidRPr="00003E5E" w:rsidRDefault="00003E5E" w:rsidP="00003E5E">
            <w:pPr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003E5E" w14:paraId="10DA0BE1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75B8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Dn,</w:t>
            </w:r>
          </w:p>
          <w:p w14:paraId="7DAA91C6" w14:textId="4CBAE571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lastRenderedPageBreak/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2DE4D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lastRenderedPageBreak/>
              <w:t>Nk,</w:t>
            </w:r>
          </w:p>
          <w:p w14:paraId="13A74F8B" w14:textId="0FF721B8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lastRenderedPageBreak/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D840D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lastRenderedPageBreak/>
              <w:t>A</w:t>
            </w:r>
          </w:p>
          <w:p w14:paraId="14A34FA8" w14:textId="16D53922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009F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lastRenderedPageBreak/>
              <w:t>Nk1</w:t>
            </w:r>
          </w:p>
          <w:p w14:paraId="5833906F" w14:textId="5053D876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lastRenderedPageBreak/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0061F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lastRenderedPageBreak/>
              <w:t>Tv1,</w:t>
            </w:r>
          </w:p>
          <w:p w14:paraId="4D38D933" w14:textId="62278D7B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lastRenderedPageBreak/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B1A6E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lastRenderedPageBreak/>
              <w:t>Tv1n,</w:t>
            </w:r>
          </w:p>
          <w:p w14:paraId="18F1626E" w14:textId="34D1B78B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lastRenderedPageBreak/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0038F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lastRenderedPageBreak/>
              <w:t>Txs,</w:t>
            </w:r>
          </w:p>
          <w:p w14:paraId="7F59D4D2" w14:textId="40A54E9B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lastRenderedPageBreak/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3C317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lastRenderedPageBreak/>
              <w:t>Tv2,</w:t>
            </w:r>
          </w:p>
          <w:p w14:paraId="34468BB4" w14:textId="1B9039C0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lastRenderedPageBreak/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49A39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lastRenderedPageBreak/>
              <w:t>Tv2n,</w:t>
            </w:r>
          </w:p>
          <w:p w14:paraId="116A4558" w14:textId="366D489C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lastRenderedPageBreak/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DED21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lastRenderedPageBreak/>
              <w:t>Txm,</w:t>
            </w:r>
          </w:p>
          <w:p w14:paraId="34F3095A" w14:textId="51DF069F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lastRenderedPageBreak/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8700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003E5E" w14:paraId="740E7F29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54C1" w14:textId="6B312BD9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2862" w14:textId="586C150C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7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2141" w14:textId="457058E2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7.00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7295" w14:textId="020EA2AF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B245" w14:textId="0683B91E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C986" w14:textId="06616775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E5F4" w14:textId="61CA9669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BE65" w14:textId="33F91D74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132A" w14:textId="76EBBFE2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1072" w14:textId="4D2D2BA6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A542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51C4BB4E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9E75" w14:textId="77777777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</w:p>
        </w:tc>
      </w:tr>
      <w:tr w:rsidR="00003E5E" w14:paraId="6B7303AD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005A9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ЗВ</w:t>
            </w:r>
          </w:p>
          <w:p w14:paraId="7CC46A40" w14:textId="3660FC68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ED10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Mxx,</w:t>
            </w:r>
          </w:p>
          <w:p w14:paraId="162D193B" w14:textId="2D8058F4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01A8E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Ml,</w:t>
            </w:r>
          </w:p>
          <w:p w14:paraId="5B2DA933" w14:textId="71C7AFAC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B751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г/с</w:t>
            </w:r>
          </w:p>
          <w:p w14:paraId="01C0EF49" w14:textId="14AB3D84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819B0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т/год</w:t>
            </w:r>
          </w:p>
          <w:p w14:paraId="61A86A41" w14:textId="747C410A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3C4D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003E5E" w14:paraId="7C0721E1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F659" w14:textId="38ABAD39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706E" w14:textId="2D21408B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D301" w14:textId="6FB5F05B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3.7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72D4" w14:textId="31D2C76C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0.49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01F6" w14:textId="7E395784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0.522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1722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19AEEA69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D9CB" w14:textId="6663876C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39FA" w14:textId="134F2CCE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2821" w14:textId="5F7683E5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1.233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3A93" w14:textId="60AED6B5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0.1225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0946" w14:textId="2E6FDAE3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0.1257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7D2D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30AF08DC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4BA8" w14:textId="45F3B9C3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45DE" w14:textId="322A3F83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4DB0" w14:textId="19D35DFB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0C1D" w14:textId="5CC93468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0.442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90B3" w14:textId="2DEC6BE6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0.443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E68A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726A7E5A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F589" w14:textId="7A7E376E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59EA" w14:textId="5721772A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5B59" w14:textId="39E55801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2A0A" w14:textId="2E6DFEB9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0.0719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B120" w14:textId="4CD1C950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0.072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FD41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46D22873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D58A" w14:textId="07668D23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E36E" w14:textId="04412487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B3B3" w14:textId="5222F3FB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0.972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B178" w14:textId="21F6D314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0.0824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2176" w14:textId="150C7984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0.0824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6FAE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3FFFCD7D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9364" w14:textId="537AF9F1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1F33" w14:textId="2FD381F8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A007" w14:textId="602DE4C1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0.567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F560" w14:textId="5BAD9BE6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0.0528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2CA2" w14:textId="2E42B3F4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0.0537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04A3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</w:tbl>
    <w:p w14:paraId="6F8ECF7C" w14:textId="00FC9DD7" w:rsidR="00003E5E" w:rsidRPr="00003E5E" w:rsidRDefault="00003E5E" w:rsidP="00003E5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003E5E" w14:paraId="18BCD518" w14:textId="77777777" w:rsidTr="00003E5E">
        <w:tc>
          <w:tcPr>
            <w:tcW w:w="5000" w:type="pct"/>
            <w:gridSpan w:val="13"/>
          </w:tcPr>
          <w:p w14:paraId="2C5D7777" w14:textId="1F47AA6D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Тип машины: Грузовые автомобили дизельные свыше 16 т (иномарки)</w:t>
            </w:r>
          </w:p>
        </w:tc>
      </w:tr>
      <w:tr w:rsidR="00003E5E" w14:paraId="6F70E20C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AF709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Dn,</w:t>
            </w:r>
          </w:p>
          <w:p w14:paraId="2FB6730A" w14:textId="5823CB91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C7D44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Nk,</w:t>
            </w:r>
          </w:p>
          <w:p w14:paraId="05681982" w14:textId="418E54AC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790E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A</w:t>
            </w:r>
          </w:p>
          <w:p w14:paraId="05A73FA9" w14:textId="0C532274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F428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Nk1</w:t>
            </w:r>
          </w:p>
          <w:p w14:paraId="7C41E90B" w14:textId="79FD533B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4090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L1,</w:t>
            </w:r>
          </w:p>
          <w:p w14:paraId="0796431C" w14:textId="24F2C202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EB185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L1n,</w:t>
            </w:r>
          </w:p>
          <w:p w14:paraId="2A99433E" w14:textId="6F1D2018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91552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Txs,</w:t>
            </w:r>
          </w:p>
          <w:p w14:paraId="54B57298" w14:textId="6BC3A2FC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41EFD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L2,</w:t>
            </w:r>
          </w:p>
          <w:p w14:paraId="4FFA1F96" w14:textId="3835BBA8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6707D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L2n,</w:t>
            </w:r>
          </w:p>
          <w:p w14:paraId="499AACAF" w14:textId="59566CD0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91E5A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Txm,</w:t>
            </w:r>
          </w:p>
          <w:p w14:paraId="4DDFA4B1" w14:textId="20BE1DF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E0274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003E5E" w14:paraId="0512DC6E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EF61" w14:textId="3F9F136B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436A" w14:textId="54B8D732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17EA" w14:textId="52248582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22.0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671D" w14:textId="5E22BF17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AE28" w14:textId="7609C0A6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2093" w14:textId="6F30A4B3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A4C3" w14:textId="382B65BB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7BF9" w14:textId="73EA96C4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BC99" w14:textId="09A6C342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1BD1" w14:textId="5D9D7DBC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D96C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42F6ED4E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4BA6" w14:textId="77777777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</w:p>
        </w:tc>
      </w:tr>
      <w:tr w:rsidR="00003E5E" w14:paraId="22B8559F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7443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ЗВ</w:t>
            </w:r>
          </w:p>
          <w:p w14:paraId="3AE84E97" w14:textId="14B96DC9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1BCC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Mxx,</w:t>
            </w:r>
          </w:p>
          <w:p w14:paraId="7D1BD8A2" w14:textId="6D4134CD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51A2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Ml,</w:t>
            </w:r>
          </w:p>
          <w:p w14:paraId="3052C0A1" w14:textId="5A5889CB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8F788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г/с</w:t>
            </w:r>
          </w:p>
          <w:p w14:paraId="71B4AB0A" w14:textId="11AB17B3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7403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т/год</w:t>
            </w:r>
          </w:p>
          <w:p w14:paraId="3B129492" w14:textId="31FCFD84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7B48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003E5E" w14:paraId="7EEFF5AA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DC6F" w14:textId="56B06BD3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738E" w14:textId="49255B3D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1.03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D146" w14:textId="392A07FB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6.48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373B" w14:textId="1C80F357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1.716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B33E" w14:textId="1A040B34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5.39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1F14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3044462B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09B1" w14:textId="4644A514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BE52" w14:textId="527DD8B7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0.57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07EA" w14:textId="40EFC643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515B" w14:textId="4995D3C1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0.28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F67E" w14:textId="13E95DAC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0.904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E65C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076802EC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C4C1" w14:textId="3C44C823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0544" w14:textId="35BECD98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0.56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E3C8" w14:textId="73E202C1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3.9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66F1" w14:textId="40908B57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0.822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0BFB" w14:textId="043E71BC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2.58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939E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14DE3253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3B12" w14:textId="2B3D4EFA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FCE1" w14:textId="6A0BA8D4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0.56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0753" w14:textId="5C58CF51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3.9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CEDA" w14:textId="56162B65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0.1335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308D" w14:textId="2B8B9AC8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0.419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6345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29CEF277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C6BD" w14:textId="03387C27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09B7" w14:textId="28FF8B22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0.023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8F25" w14:textId="6E895C36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0.405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33DE" w14:textId="26A371B0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0.1033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92AE" w14:textId="674D4055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0.322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FE8B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05962FF1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4D58" w14:textId="6DB9F269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FCF7" w14:textId="11959963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0.112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5AF5" w14:textId="332A2C87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0.774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50EE" w14:textId="73FB0E68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0.204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91D4" w14:textId="0164A40C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0.64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43EA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</w:tbl>
    <w:p w14:paraId="6AB402A3" w14:textId="77777777" w:rsidR="00003E5E" w:rsidRPr="00003E5E" w:rsidRDefault="00003E5E" w:rsidP="00003E5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003E5E" w14:paraId="22A74EBE" w14:textId="77777777" w:rsidTr="00003E5E">
        <w:tc>
          <w:tcPr>
            <w:tcW w:w="5000" w:type="pct"/>
            <w:gridSpan w:val="13"/>
          </w:tcPr>
          <w:p w14:paraId="28A37AB6" w14:textId="07849276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003E5E" w14:paraId="60A579AB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FCF93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Dn,</w:t>
            </w:r>
          </w:p>
          <w:p w14:paraId="544D057B" w14:textId="420AF3DF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89DCB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Nk,</w:t>
            </w:r>
          </w:p>
          <w:p w14:paraId="29D83180" w14:textId="51FA3183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8111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A</w:t>
            </w:r>
          </w:p>
          <w:p w14:paraId="65EFD1F7" w14:textId="064A5459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665FD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Nk1</w:t>
            </w:r>
          </w:p>
          <w:p w14:paraId="3C56E219" w14:textId="58C3762C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6D38B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Tv1,</w:t>
            </w:r>
          </w:p>
          <w:p w14:paraId="6C2CAC1A" w14:textId="3E1E7734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01FB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Tv1n,</w:t>
            </w:r>
          </w:p>
          <w:p w14:paraId="08D3452E" w14:textId="700FB1ED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3F68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Txs,</w:t>
            </w:r>
          </w:p>
          <w:p w14:paraId="2C11A032" w14:textId="10736355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0C55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Tv2,</w:t>
            </w:r>
          </w:p>
          <w:p w14:paraId="3B3B77A1" w14:textId="2D80EDED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7E57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Tv2n,</w:t>
            </w:r>
          </w:p>
          <w:p w14:paraId="736930AE" w14:textId="51E5AC3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0F56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Txm,</w:t>
            </w:r>
          </w:p>
          <w:p w14:paraId="257D7135" w14:textId="5708327A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CA9B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003E5E" w14:paraId="718E7BF5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BE56" w14:textId="02365700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BB37" w14:textId="79B44B2D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4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FBE1" w14:textId="14B4F5B0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4.00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CAD7" w14:textId="7D42208C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8DB8" w14:textId="6CE7A33A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B02D" w14:textId="0D6DD864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6A25" w14:textId="4A133298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BEF9" w14:textId="5D88C8E2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0C67" w14:textId="638F73DF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C33A" w14:textId="115D0FD3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72EB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09BB619C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B93F" w14:textId="77777777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</w:p>
        </w:tc>
      </w:tr>
      <w:tr w:rsidR="00003E5E" w14:paraId="53465965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8F78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ЗВ</w:t>
            </w:r>
          </w:p>
          <w:p w14:paraId="51BF59F2" w14:textId="4CE0489D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FCB21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Mxx,</w:t>
            </w:r>
          </w:p>
          <w:p w14:paraId="34EA7095" w14:textId="448079D2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C2C25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Ml,</w:t>
            </w:r>
          </w:p>
          <w:p w14:paraId="20EDCB8A" w14:textId="093673B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DB761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г/с</w:t>
            </w:r>
          </w:p>
          <w:p w14:paraId="5DA62494" w14:textId="0901F918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8F774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т/год</w:t>
            </w:r>
          </w:p>
          <w:p w14:paraId="49D62B7D" w14:textId="2830DDC8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3F90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003E5E" w14:paraId="3CBF875B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FAB7" w14:textId="1AB88188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32B2" w14:textId="334DFF38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A604" w14:textId="5244E5C1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3.7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A8A3" w14:textId="382EF1DC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0.28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7676" w14:textId="7C01491A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0.1704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99BC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7967BB55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2C89" w14:textId="1B8AA258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39A5" w14:textId="3082C430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396B" w14:textId="23AD4473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1.233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ACD8" w14:textId="4927AF8B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8E51" w14:textId="12863114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0.041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ADF1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2750F9D2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CF6D" w14:textId="688CBAD6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589F" w14:textId="79E8A3DE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A54D" w14:textId="6CE36CB6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5722" w14:textId="6BCE8610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0.253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9D3B" w14:textId="6CFA0F11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0.1446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86DE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42A636EC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7BE0" w14:textId="7D95E2E8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E95C" w14:textId="7A2EE30D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55F9" w14:textId="73C964D4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0C58" w14:textId="102E03A4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0.0411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7279" w14:textId="504E7056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0.0235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5204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01ABA76C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DF28" w14:textId="3142914F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4CE" w14:textId="61CD4A95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35AB" w14:textId="1BB32088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0.972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AB14" w14:textId="41F3B22F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0.0471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DC75" w14:textId="3D07986E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0.0269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4535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35A99446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E5D5" w14:textId="45AA150D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15EA" w14:textId="28F66279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7D50" w14:textId="0F2C9221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0.567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2E98" w14:textId="3BEEAB1E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0.03016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5078" w14:textId="4E278167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0.01752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B781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</w:tbl>
    <w:p w14:paraId="54B7A932" w14:textId="77777777" w:rsidR="00003E5E" w:rsidRPr="00003E5E" w:rsidRDefault="00003E5E" w:rsidP="00003E5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003E5E" w14:paraId="0ED531C8" w14:textId="77777777" w:rsidTr="00003E5E">
        <w:tc>
          <w:tcPr>
            <w:tcW w:w="5000" w:type="pct"/>
            <w:gridSpan w:val="13"/>
          </w:tcPr>
          <w:p w14:paraId="34E6A1AD" w14:textId="23E38785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Тип машины: Трактор (К), N ДВС = 101 - 160 кВт</w:t>
            </w:r>
          </w:p>
        </w:tc>
      </w:tr>
      <w:tr w:rsidR="00003E5E" w14:paraId="63E2D3F8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7975D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Dn,</w:t>
            </w:r>
          </w:p>
          <w:p w14:paraId="0C5D68CC" w14:textId="1E96915F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A099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Nk,</w:t>
            </w:r>
          </w:p>
          <w:p w14:paraId="768A1FF1" w14:textId="7FFEEE9C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B253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A</w:t>
            </w:r>
          </w:p>
          <w:p w14:paraId="2BF8457B" w14:textId="7214DF7D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28F2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Nk1</w:t>
            </w:r>
          </w:p>
          <w:p w14:paraId="6E8E4CEF" w14:textId="60EBA54D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1B311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Tv1,</w:t>
            </w:r>
          </w:p>
          <w:p w14:paraId="642A5114" w14:textId="6A8F5F2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6933F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Tv1n,</w:t>
            </w:r>
          </w:p>
          <w:p w14:paraId="4675479A" w14:textId="204B872B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47805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Txs,</w:t>
            </w:r>
          </w:p>
          <w:p w14:paraId="1C48C8E5" w14:textId="7D7D110F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BA36B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Tv2,</w:t>
            </w:r>
          </w:p>
          <w:p w14:paraId="2F4FCCE3" w14:textId="4B390B8C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ED6F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Tv2n,</w:t>
            </w:r>
          </w:p>
          <w:p w14:paraId="2373F62F" w14:textId="340BB5D5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F052E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Txm,</w:t>
            </w:r>
          </w:p>
          <w:p w14:paraId="32B83B1F" w14:textId="6E868DD3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0EA21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003E5E" w14:paraId="09620F53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688E" w14:textId="11F28B3E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F14C" w14:textId="20D483D2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9EB1" w14:textId="13D1CEE8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BAFB" w14:textId="72FB55EC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EF06" w14:textId="2F1C2F0E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89B9" w14:textId="6745EA59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8886" w14:textId="003C565E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6281" w14:textId="25C9F532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E94D" w14:textId="4FD0369D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DACE" w14:textId="01CBF6C9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F4A3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6CB67711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5E8F" w14:textId="77777777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</w:p>
        </w:tc>
      </w:tr>
      <w:tr w:rsidR="00003E5E" w14:paraId="15445B20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72AFA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ЗВ</w:t>
            </w:r>
          </w:p>
          <w:p w14:paraId="54A30F94" w14:textId="7A68A1E1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C762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Mxx,</w:t>
            </w:r>
          </w:p>
          <w:p w14:paraId="0E999223" w14:textId="1387B520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E04D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Ml,</w:t>
            </w:r>
          </w:p>
          <w:p w14:paraId="3487F560" w14:textId="5854B50D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35EBB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г/с</w:t>
            </w:r>
          </w:p>
          <w:p w14:paraId="5EDD213D" w14:textId="44B28DB6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1FD2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т/год</w:t>
            </w:r>
          </w:p>
          <w:p w14:paraId="6451184B" w14:textId="6385D6B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DEE1C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003E5E" w14:paraId="460AF50A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0D1D" w14:textId="2D6764E3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F32B" w14:textId="729633A6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8618" w14:textId="074869AF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2.295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3FE2" w14:textId="000B1427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0.0434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69A3" w14:textId="4410CAC6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0.0066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7653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150B708B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A9C8" w14:textId="72E935DF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4056" w14:textId="77C4A0BF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058D" w14:textId="4D57BF97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0.765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B1AF" w14:textId="3A5DD59A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0.01085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8101" w14:textId="3CD8554E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0.00159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FBED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023C8485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294D" w14:textId="66B4A2AE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28D1" w14:textId="3AD1C82D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BC76" w14:textId="1CF94476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A8E0" w14:textId="21C41BBD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0.0391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6116" w14:textId="7B68F653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0.0056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35F2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18F8B03A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B5DC" w14:textId="178D4F74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93CF" w14:textId="232DD954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52B3" w14:textId="30F72A3B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8974" w14:textId="151BF48D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0.00636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D440" w14:textId="6C8173E7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0.00091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5C0F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1547E135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9BD4" w14:textId="0197643E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C23E" w14:textId="27ED6046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C780" w14:textId="58933309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0.603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4075" w14:textId="2219C68C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0.00728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A2DF" w14:textId="51E2C060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0.00104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FABD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1439245B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A0B8" w14:textId="6F34843B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B18D" w14:textId="4CC1CF15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27B2" w14:textId="42323803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0.342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975B" w14:textId="1B9BADB3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0.00459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40AB" w14:textId="3E636101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0.000668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CC51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</w:tbl>
    <w:p w14:paraId="6EB67529" w14:textId="77777777" w:rsidR="00003E5E" w:rsidRPr="00003E5E" w:rsidRDefault="00003E5E" w:rsidP="00003E5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003E5E" w14:paraId="6C29558F" w14:textId="77777777" w:rsidTr="00003E5E">
        <w:tc>
          <w:tcPr>
            <w:tcW w:w="5000" w:type="pct"/>
            <w:gridSpan w:val="13"/>
          </w:tcPr>
          <w:p w14:paraId="58130165" w14:textId="08C42EF0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Тип машины: Грузовые автомобили дизельные свыше 5 до 8 т (иномарки)</w:t>
            </w:r>
          </w:p>
        </w:tc>
      </w:tr>
      <w:tr w:rsidR="00003E5E" w14:paraId="5D749394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FB54E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lastRenderedPageBreak/>
              <w:t>Dn,</w:t>
            </w:r>
          </w:p>
          <w:p w14:paraId="4135D499" w14:textId="7AAB5CDB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6A8D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Nk,</w:t>
            </w:r>
          </w:p>
          <w:p w14:paraId="4929D323" w14:textId="2AB78B13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9E7FF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A</w:t>
            </w:r>
          </w:p>
          <w:p w14:paraId="6495D295" w14:textId="5E5F284D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2AC3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Nk1</w:t>
            </w:r>
          </w:p>
          <w:p w14:paraId="62BC9B68" w14:textId="1CA55C53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B056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L1,</w:t>
            </w:r>
          </w:p>
          <w:p w14:paraId="78A2D997" w14:textId="5361C7AE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CA8C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L1n,</w:t>
            </w:r>
          </w:p>
          <w:p w14:paraId="1A827CE1" w14:textId="7D703CFD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6562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Txs,</w:t>
            </w:r>
          </w:p>
          <w:p w14:paraId="1AFD8381" w14:textId="02B335E0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A145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L2,</w:t>
            </w:r>
          </w:p>
          <w:p w14:paraId="0AAAB572" w14:textId="1749A272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16C2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L2n,</w:t>
            </w:r>
          </w:p>
          <w:p w14:paraId="51FF9820" w14:textId="1816F21C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A5819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Txm,</w:t>
            </w:r>
          </w:p>
          <w:p w14:paraId="557BE8ED" w14:textId="7972AC44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BC1E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003E5E" w14:paraId="720ED93A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28E0" w14:textId="3EB06D66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CC55" w14:textId="1161A81E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3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876D" w14:textId="6A7B3401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3.00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513B" w14:textId="1386F18B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3D25" w14:textId="3AED198B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7FD2" w14:textId="34F9BE3E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6ACA" w14:textId="6C0414B5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9681" w14:textId="739B48D4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CBDE" w14:textId="2745EE92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1157" w14:textId="40DE0CC3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FCA9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5077F643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AB3D" w14:textId="77777777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</w:p>
        </w:tc>
      </w:tr>
      <w:tr w:rsidR="00003E5E" w14:paraId="25573F0D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573F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ЗВ</w:t>
            </w:r>
          </w:p>
          <w:p w14:paraId="4AA228F1" w14:textId="1F1A9E08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9D9F7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Mxx,</w:t>
            </w:r>
          </w:p>
          <w:p w14:paraId="4A098C5A" w14:textId="6CBBB710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5D19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Ml,</w:t>
            </w:r>
          </w:p>
          <w:p w14:paraId="6B5A3AA0" w14:textId="6598546F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36DA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г/с</w:t>
            </w:r>
          </w:p>
          <w:p w14:paraId="7F87F578" w14:textId="1FEC03B0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C5F4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т/год</w:t>
            </w:r>
          </w:p>
          <w:p w14:paraId="1DE10BC9" w14:textId="528320B6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DD5FD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003E5E" w14:paraId="73B11C97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915A" w14:textId="6CA2B454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0555" w14:textId="38ECF4E0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0.54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6D57" w14:textId="757B00AD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4.41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65D1" w14:textId="0AD5DBBF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0.1572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DA24" w14:textId="495BDB45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0.0672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8168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6AED4E31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E058" w14:textId="2CDDAD41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5A27" w14:textId="4F4C6F67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36E6" w14:textId="425AA5A0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0.63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0041" w14:textId="2A90B17C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0.025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8A43" w14:textId="0BF5AB08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0.0109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2592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72ED4646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A853" w14:textId="13ADEA10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7DAD" w14:textId="11F91A64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23B2" w14:textId="1C76391C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594D" w14:textId="7E79A549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0.0846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BFB4" w14:textId="1BC6D19D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0.0361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4957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1FEDDB51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8E1D" w14:textId="03038706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D33E" w14:textId="395FA76E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A9CB" w14:textId="25A6EDEC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BA65" w14:textId="100241BE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0.01375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92E1" w14:textId="41A0C2AE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0.00586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8193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4A039D3B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9CD9" w14:textId="07B3B482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1816" w14:textId="14208B10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C329" w14:textId="3F83A241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0.207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B418" w14:textId="37F46F5B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B90A" w14:textId="3760C46F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0.00306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7094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23BF6613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2C3E" w14:textId="00BBA89E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1461" w14:textId="3A407457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0.081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7627" w14:textId="55BBF743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7063" w14:textId="2709997C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0.01638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64FA" w14:textId="36520336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0.00703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8A95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735B8BE1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A5F8" w14:textId="1A121A78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F070" w14:textId="438E3E71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0.54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CE42" w14:textId="42FE4E84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4.41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7E17" w14:textId="3116F326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0.314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F01A" w14:textId="587AC06F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0.2687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F4AD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75DE4DF2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EA5E" w14:textId="6C6138FE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DB22" w14:textId="68D460AE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9008" w14:textId="368DEF85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0.63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2CDE" w14:textId="7E2A81E7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0FB2" w14:textId="3FC66AC9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0.0436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1D35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2E500FDD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4506" w14:textId="507D64FB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A3FD" w14:textId="7597C6E6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EC36" w14:textId="5AB65DF7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C282" w14:textId="213FA2AD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0.1694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EED7" w14:textId="21508770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0.1444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5A03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58269628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E8A1" w14:textId="5B5B625C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3B22" w14:textId="5BD9377D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6E9A" w14:textId="3732AEF8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EF79" w14:textId="2E6F43E6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0.0275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D385" w14:textId="7D8CA64B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0.02347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51A2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41A98A67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C4A8" w14:textId="202F5A53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41EA" w14:textId="53A8F1E0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8287" w14:textId="13540268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0.207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4AAF" w14:textId="18ED1611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0.0144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0D04" w14:textId="5A744C30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0.01224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2C99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3B125D37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BE57" w14:textId="4A8EE7B6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E34C" w14:textId="675C1E10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0.081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D6B1" w14:textId="53FA29B2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1658" w14:textId="3F1E825B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0.0328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2A34" w14:textId="107BBE18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0.0281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C683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</w:tbl>
    <w:p w14:paraId="131C0BFA" w14:textId="77777777" w:rsidR="00003E5E" w:rsidRPr="00003E5E" w:rsidRDefault="00003E5E" w:rsidP="00003E5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003E5E" w14:paraId="452B90B7" w14:textId="77777777" w:rsidTr="00003E5E">
        <w:tc>
          <w:tcPr>
            <w:tcW w:w="5000" w:type="pct"/>
            <w:gridSpan w:val="13"/>
          </w:tcPr>
          <w:p w14:paraId="37FECDD7" w14:textId="335B8DA1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Тип машины: Автобусы дизельные средние габаритной длиной от 8 до 10 м (иномарки)</w:t>
            </w:r>
          </w:p>
        </w:tc>
      </w:tr>
      <w:tr w:rsidR="00003E5E" w14:paraId="6D78C15E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C0A4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Dn,</w:t>
            </w:r>
          </w:p>
          <w:p w14:paraId="1C4DEB7D" w14:textId="3A0808EE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9C423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Nk,</w:t>
            </w:r>
          </w:p>
          <w:p w14:paraId="744FEB7B" w14:textId="08D623F2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94DA0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A</w:t>
            </w:r>
          </w:p>
          <w:p w14:paraId="3909BC0E" w14:textId="1A2DBB5B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DF6A2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Nk1</w:t>
            </w:r>
          </w:p>
          <w:p w14:paraId="45802DFE" w14:textId="39FB752D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2ABB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L1,</w:t>
            </w:r>
          </w:p>
          <w:p w14:paraId="617138FF" w14:textId="08183376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9DD88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L1n,</w:t>
            </w:r>
          </w:p>
          <w:p w14:paraId="4FA472AA" w14:textId="01948453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4F3C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Txs,</w:t>
            </w:r>
          </w:p>
          <w:p w14:paraId="72CFD067" w14:textId="5C9E647F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63381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L2,</w:t>
            </w:r>
          </w:p>
          <w:p w14:paraId="297AE7CB" w14:textId="5B32D193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BDA66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L2n,</w:t>
            </w:r>
          </w:p>
          <w:p w14:paraId="6B1B31A2" w14:textId="28A65D70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6D35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Txm,</w:t>
            </w:r>
          </w:p>
          <w:p w14:paraId="0D4BFA5B" w14:textId="407A8330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3B1E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003E5E" w14:paraId="7DC9EC6E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36D4" w14:textId="468021D6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21A8" w14:textId="3C9EDB8B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FE2D" w14:textId="3559444E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DD84" w14:textId="3C9E31E3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CA45" w14:textId="1BECAB3B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B78C" w14:textId="6171C123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40B7" w14:textId="640B3939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7190" w14:textId="1D9F33EC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8D4A" w14:textId="7F97B401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F98B" w14:textId="79E1914E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2309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0476B472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7FD5" w14:textId="77777777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</w:p>
        </w:tc>
      </w:tr>
      <w:tr w:rsidR="00003E5E" w14:paraId="11C82AC5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6F42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ЗВ</w:t>
            </w:r>
          </w:p>
          <w:p w14:paraId="620AC049" w14:textId="471D889B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6EF85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Mxx,</w:t>
            </w:r>
          </w:p>
          <w:p w14:paraId="517F8916" w14:textId="2A7F758B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422B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Ml,</w:t>
            </w:r>
          </w:p>
          <w:p w14:paraId="24BADF4B" w14:textId="26353DAB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F2FE4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г/с</w:t>
            </w:r>
          </w:p>
          <w:p w14:paraId="301512F8" w14:textId="638B9EFD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CFFA9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т/год</w:t>
            </w:r>
          </w:p>
          <w:p w14:paraId="33857BF3" w14:textId="24BD31D2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0FA89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003E5E" w14:paraId="213373C2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F627" w14:textId="4DEC993D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00DE" w14:textId="08BFA91B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0.76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4886" w14:textId="3BC73285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4.41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0A88" w14:textId="63E9FD9E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0.0533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D2AE" w14:textId="22B3866B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0.00763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3DCB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2294FCC2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26A6" w14:textId="48B16163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86F2" w14:textId="57F1F4AC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0.38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C72F" w14:textId="78443EED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0.63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24AC" w14:textId="6D2EFF22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0.00883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C914" w14:textId="3EFEB110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0.001293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E201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129749BC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70D9" w14:textId="50F47FBF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F3D9" w14:textId="4ED5A30B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0.52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9C75" w14:textId="74DCC2F8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F911" w14:textId="5430AC76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0.02904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BC5F" w14:textId="6A551B2F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0.00415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4F06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52229AC9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1030" w14:textId="1498E504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BD9B" w14:textId="489695AE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0.52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B7AE" w14:textId="53F91C23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55EB" w14:textId="16B94216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0.00472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EBB2" w14:textId="5C28F186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0.000675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BE8A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7702C79E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1266" w14:textId="40B0E9B1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C253" w14:textId="5E01F75A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B9F4" w14:textId="0C7B1F8D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0.207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8A47" w14:textId="6A760E41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0.002417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87F5" w14:textId="4E0DCFFE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0.000343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8464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24EC6DD6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C7B8" w14:textId="1D3E748D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D175" w14:textId="0009F57B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0.084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59C2" w14:textId="191B2243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42A9" w14:textId="40FE2F1F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0.00547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4FC6" w14:textId="72628408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0.000783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1480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</w:tbl>
    <w:p w14:paraId="6B00AAF6" w14:textId="77777777" w:rsidR="00003E5E" w:rsidRPr="00003E5E" w:rsidRDefault="00003E5E" w:rsidP="00003E5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397"/>
        <w:gridCol w:w="1923"/>
        <w:gridCol w:w="2336"/>
      </w:tblGrid>
      <w:tr w:rsidR="00003E5E" w14:paraId="7638D7C0" w14:textId="77777777" w:rsidTr="00003E5E">
        <w:tc>
          <w:tcPr>
            <w:tcW w:w="5000" w:type="pct"/>
            <w:gridSpan w:val="4"/>
            <w:vAlign w:val="center"/>
          </w:tcPr>
          <w:p w14:paraId="1CD36E3D" w14:textId="7DB9C66D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ВСЕГО по периоду: Переходный период (t&gt;-5 и t&lt;5)</w:t>
            </w:r>
          </w:p>
        </w:tc>
      </w:tr>
      <w:tr w:rsidR="00003E5E" w14:paraId="7269DE3D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0997" w14:textId="627FC903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A3AB" w14:textId="5B4F65DC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8D1B5" w14:textId="100386BC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C686" w14:textId="72549DA8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03E5E" w14:paraId="43E0907F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65B2" w14:textId="1914259E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43B8" w14:textId="34F3CAD5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C389" w14:textId="07B91C35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3.0542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2282" w14:textId="637BD406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6.43253</w:t>
            </w:r>
          </w:p>
        </w:tc>
      </w:tr>
      <w:tr w:rsidR="00003E5E" w14:paraId="16926CFB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0603" w14:textId="0A6B94AE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614E" w14:textId="5C33933A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BA5C" w14:textId="41A404DE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0.56718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5122" w14:textId="4C5B8899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1.128083</w:t>
            </w:r>
          </w:p>
        </w:tc>
      </w:tr>
      <w:tr w:rsidR="00003E5E" w14:paraId="51AD651C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48F8" w14:textId="040CCF39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2244" w14:textId="7A767CB8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722D" w14:textId="2E9B95D5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1.83914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22A3" w14:textId="21CFD0F1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3.35785</w:t>
            </w:r>
          </w:p>
        </w:tc>
      </w:tr>
      <w:tr w:rsidR="00003E5E" w14:paraId="5FE42700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FD6C" w14:textId="4EB9220F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D7DA" w14:textId="2F5C8B57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81D7" w14:textId="0C5A660B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0.264097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DF0F" w14:textId="03097AE2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0.447983</w:t>
            </w:r>
          </w:p>
        </w:tc>
      </w:tr>
      <w:tr w:rsidR="00003E5E" w14:paraId="1E5B0150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493A" w14:textId="244E1974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0951" w14:textId="6333443D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3AB3" w14:textId="40CDD4D7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0.34617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A96F" w14:textId="336B1F89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0.747801</w:t>
            </w:r>
          </w:p>
        </w:tc>
      </w:tr>
      <w:tr w:rsidR="00003E5E" w14:paraId="4D09D3AD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7D92" w14:textId="0D0A7E19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1CC2" w14:textId="66944E49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2CB1" w14:textId="628C321D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0.29883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89FF" w14:textId="376B7C72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0.545415</w:t>
            </w:r>
          </w:p>
        </w:tc>
      </w:tr>
    </w:tbl>
    <w:p w14:paraId="0E57946D" w14:textId="77777777" w:rsidR="00003E5E" w:rsidRPr="00003E5E" w:rsidRDefault="00003E5E" w:rsidP="00003E5E">
      <w:pPr>
        <w:rPr>
          <w:color w:val="000000"/>
          <w:sz w:val="22"/>
        </w:rPr>
      </w:pPr>
    </w:p>
    <w:p w14:paraId="620D6B00" w14:textId="77777777" w:rsidR="00003E5E" w:rsidRPr="00003E5E" w:rsidRDefault="00003E5E" w:rsidP="00003E5E">
      <w:pPr>
        <w:rPr>
          <w:color w:val="000000"/>
          <w:sz w:val="22"/>
        </w:rPr>
      </w:pPr>
    </w:p>
    <w:p w14:paraId="14F12F9A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Выбросы по периоду: Теплый период (t&gt;5)</w:t>
      </w:r>
    </w:p>
    <w:p w14:paraId="5A7D5E79" w14:textId="77777777" w:rsidR="00003E5E" w:rsidRPr="00003E5E" w:rsidRDefault="00003E5E" w:rsidP="00003E5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003E5E" w14:paraId="7C58012B" w14:textId="77777777" w:rsidTr="00003E5E">
        <w:tc>
          <w:tcPr>
            <w:tcW w:w="5000" w:type="pct"/>
            <w:gridSpan w:val="13"/>
          </w:tcPr>
          <w:p w14:paraId="4B9A5FBF" w14:textId="5731C635" w:rsidR="00003E5E" w:rsidRPr="00003E5E" w:rsidRDefault="00003E5E" w:rsidP="00003E5E">
            <w:pPr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003E5E" w14:paraId="3ED31F1A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410A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Dn,</w:t>
            </w:r>
          </w:p>
          <w:p w14:paraId="72301CFD" w14:textId="3D94FFEA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0851A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Nk,</w:t>
            </w:r>
          </w:p>
          <w:p w14:paraId="3AD50062" w14:textId="5BEF0D83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ED3D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A</w:t>
            </w:r>
          </w:p>
          <w:p w14:paraId="187C8DCA" w14:textId="7CE636F9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ED8A4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Nk1</w:t>
            </w:r>
          </w:p>
          <w:p w14:paraId="7D583E38" w14:textId="2D79F90D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1EC1D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Tv1,</w:t>
            </w:r>
          </w:p>
          <w:p w14:paraId="3D57E141" w14:textId="5E5BCDB4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3DEC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Tv1n,</w:t>
            </w:r>
          </w:p>
          <w:p w14:paraId="6F695EA4" w14:textId="5B5B4B12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A8F8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Txs,</w:t>
            </w:r>
          </w:p>
          <w:p w14:paraId="3860A63A" w14:textId="0B7508B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953A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Tv2,</w:t>
            </w:r>
          </w:p>
          <w:p w14:paraId="6ED5C13B" w14:textId="7CF4B68C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0484B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Tv2n,</w:t>
            </w:r>
          </w:p>
          <w:p w14:paraId="1962DD30" w14:textId="5EA21BF1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546D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Txm,</w:t>
            </w:r>
          </w:p>
          <w:p w14:paraId="00CC2B85" w14:textId="6CF4B7EE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3FD2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003E5E" w14:paraId="1F5DFBD0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82E1" w14:textId="73920AE3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E2A7" w14:textId="44B8ACBD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7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169A" w14:textId="7BC79550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7.00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0E8D" w14:textId="32B82948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13AF" w14:textId="5E147583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FFF6" w14:textId="51ED11EF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3C9D" w14:textId="0ED5D485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0802" w14:textId="3C46ABDD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1EAD" w14:textId="7E3C03F0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A6B2" w14:textId="5F701967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B7F4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0C668525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3B10" w14:textId="77777777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</w:p>
        </w:tc>
      </w:tr>
      <w:tr w:rsidR="00003E5E" w14:paraId="362B22BE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B3B29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ЗВ</w:t>
            </w:r>
          </w:p>
          <w:p w14:paraId="37EEF5DB" w14:textId="2FE09184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5E9E7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Mxx,</w:t>
            </w:r>
          </w:p>
          <w:p w14:paraId="655AB5C3" w14:textId="6B1B4870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4144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Ml,</w:t>
            </w:r>
          </w:p>
          <w:p w14:paraId="63FBE68F" w14:textId="476CB541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6A01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г/с</w:t>
            </w:r>
          </w:p>
          <w:p w14:paraId="51C8EB4B" w14:textId="30725981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BF8B5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т/год</w:t>
            </w:r>
          </w:p>
          <w:p w14:paraId="23F772F1" w14:textId="154F6E6D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4118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003E5E" w14:paraId="3414F6BB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049" w14:textId="234A39E1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A1F8" w14:textId="719B2D53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6B94" w14:textId="6926B905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3.37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E75A" w14:textId="0D94D600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0.464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58AF" w14:textId="21E28808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0.496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2E7A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1A6D588E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7445" w14:textId="6FEB0F02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lastRenderedPageBreak/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434D" w14:textId="27ABAE3F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9857" w14:textId="00487DBC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1.14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4AB9" w14:textId="780C3669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0.115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84A2" w14:textId="0790654B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0.1184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0422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752DD5CF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6A2A" w14:textId="7A706340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84EF" w14:textId="449C9499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76BA" w14:textId="45FD7F48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965D" w14:textId="2908D4DC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0.442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2AA0" w14:textId="52DABE62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0.443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28D9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7F010AD1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2365" w14:textId="6608FB3F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AB23" w14:textId="019B7B87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5F91" w14:textId="44DEA323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0F33" w14:textId="2C255F4B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0.0719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E2FA" w14:textId="30C57C91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0.072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8DA6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73824AED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7782" w14:textId="68816998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8FEB" w14:textId="47BCE407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EE1B" w14:textId="3484CB64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6370" w14:textId="657B95EA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0.0624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B387" w14:textId="51332300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0.0627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14D6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4E5576F1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26A7" w14:textId="3FC0E114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86CB" w14:textId="65879AD3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0770" w14:textId="1E4B7356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0.51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50E5" w14:textId="4F94662F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0.0482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28AC" w14:textId="0B20FEE8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0.0492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3344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</w:tbl>
    <w:p w14:paraId="45ABFD74" w14:textId="03BBE644" w:rsidR="00003E5E" w:rsidRPr="00003E5E" w:rsidRDefault="00003E5E" w:rsidP="00003E5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003E5E" w14:paraId="223680AC" w14:textId="77777777" w:rsidTr="00003E5E">
        <w:tc>
          <w:tcPr>
            <w:tcW w:w="5000" w:type="pct"/>
            <w:gridSpan w:val="13"/>
          </w:tcPr>
          <w:p w14:paraId="5EBD60C6" w14:textId="1FF2F9D0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Тип машины: Грузовые автомобили дизельные свыше 16 т (иномарки)</w:t>
            </w:r>
          </w:p>
        </w:tc>
      </w:tr>
      <w:tr w:rsidR="00003E5E" w14:paraId="2D561FD2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8537A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Dn,</w:t>
            </w:r>
          </w:p>
          <w:p w14:paraId="270544A5" w14:textId="1837445E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CA0F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Nk,</w:t>
            </w:r>
          </w:p>
          <w:p w14:paraId="10273AF9" w14:textId="6620A46C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11F2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A</w:t>
            </w:r>
          </w:p>
          <w:p w14:paraId="4C0E0B71" w14:textId="0D50B08F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99C4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Nk1</w:t>
            </w:r>
          </w:p>
          <w:p w14:paraId="51D9D59A" w14:textId="1D94CC06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04777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L1,</w:t>
            </w:r>
          </w:p>
          <w:p w14:paraId="2CE44FD6" w14:textId="2912647E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8E80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L1n,</w:t>
            </w:r>
          </w:p>
          <w:p w14:paraId="4DD784E1" w14:textId="51E3738E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EA9E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Txs,</w:t>
            </w:r>
          </w:p>
          <w:p w14:paraId="60119828" w14:textId="7DD16784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33F9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L2,</w:t>
            </w:r>
          </w:p>
          <w:p w14:paraId="1E07305E" w14:textId="2B9E968C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3294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L2n,</w:t>
            </w:r>
          </w:p>
          <w:p w14:paraId="14D746F7" w14:textId="430239B2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69AC4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Txm,</w:t>
            </w:r>
          </w:p>
          <w:p w14:paraId="21CA29C7" w14:textId="66EC2186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8C09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003E5E" w14:paraId="7A3E97B3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1111" w14:textId="4E4EAB9B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B0D6" w14:textId="3B1A43A2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DEA8" w14:textId="79A16E06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22.0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8F80" w14:textId="4106C3A8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EB61" w14:textId="3B8CD807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C5D2" w14:textId="25484FC6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0479" w14:textId="6229207D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611B" w14:textId="5ED05923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5021" w14:textId="79F88BF9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DDA0" w14:textId="4F1EBDC0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2296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740F7170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81B2" w14:textId="77777777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</w:p>
        </w:tc>
      </w:tr>
      <w:tr w:rsidR="00003E5E" w14:paraId="6DB800E9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979B0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ЗВ</w:t>
            </w:r>
          </w:p>
          <w:p w14:paraId="58B9450B" w14:textId="4707D7AA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F8FD2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Mxx,</w:t>
            </w:r>
          </w:p>
          <w:p w14:paraId="569A9076" w14:textId="4F5D4A99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62CE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Ml,</w:t>
            </w:r>
          </w:p>
          <w:p w14:paraId="02A4D411" w14:textId="37F73C0C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044B9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г/с</w:t>
            </w:r>
          </w:p>
          <w:p w14:paraId="08683173" w14:textId="22C76F94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4577F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т/год</w:t>
            </w:r>
          </w:p>
          <w:p w14:paraId="203DAEC5" w14:textId="032963BF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6898E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003E5E" w14:paraId="177BE5CA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AA30" w14:textId="072B3C4B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AE3C" w14:textId="20B4CEC8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1.03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2C0E" w14:textId="536D97B6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0375" w14:textId="2E61FEC7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1.596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6856" w14:textId="0077F416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5.02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7400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41421558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F31B" w14:textId="1F39954E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2EE6" w14:textId="7F219DFC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0.57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EA1A" w14:textId="47B6C5C8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91EF" w14:textId="49CE5F99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0.2554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30ED" w14:textId="0D365789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0.826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C94B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5CE83933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B1C2" w14:textId="53E751F0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12CE" w14:textId="6C3F3A0E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0.56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2C92" w14:textId="50A30B12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3.9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D5AC" w14:textId="19EC7F3E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0.822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1242" w14:textId="20DA2EDD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2.58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41AD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4F1B1EBD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4204" w14:textId="5E770E3A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4368" w14:textId="1869B18C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0.56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D037" w14:textId="29CCFF9C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3.9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82E2" w14:textId="3876BC8B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0.1335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D4B8" w14:textId="3E2BF52A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0.419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6EA8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3FEEBBED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A4C4" w14:textId="44AC4D9C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D477" w14:textId="212A43B3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0.023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83DE" w14:textId="6D73DE53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9CB0" w14:textId="11250E1E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0.077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D8E3" w14:textId="559B4108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0.241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6B35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28D4C817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8AD2" w14:textId="060CF21A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5C1D" w14:textId="39B07775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0.112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A11C" w14:textId="41E39D31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0.69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85CB" w14:textId="54124AE6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0.183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6F52" w14:textId="5CD03B2F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0.575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8DEE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</w:tbl>
    <w:p w14:paraId="20A2371C" w14:textId="77777777" w:rsidR="00003E5E" w:rsidRPr="00003E5E" w:rsidRDefault="00003E5E" w:rsidP="00003E5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003E5E" w14:paraId="2D0AE3C8" w14:textId="77777777" w:rsidTr="00003E5E">
        <w:tc>
          <w:tcPr>
            <w:tcW w:w="5000" w:type="pct"/>
            <w:gridSpan w:val="13"/>
          </w:tcPr>
          <w:p w14:paraId="73736587" w14:textId="15D12D53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003E5E" w14:paraId="3CFDEED1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317E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Dn,</w:t>
            </w:r>
          </w:p>
          <w:p w14:paraId="7D8308BF" w14:textId="7040AEF9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5611C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Nk,</w:t>
            </w:r>
          </w:p>
          <w:p w14:paraId="26F3820C" w14:textId="6E7B4051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1C10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A</w:t>
            </w:r>
          </w:p>
          <w:p w14:paraId="66D0C72C" w14:textId="095F58C4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5C20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Nk1</w:t>
            </w:r>
          </w:p>
          <w:p w14:paraId="7275C164" w14:textId="4A69100A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74262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Tv1,</w:t>
            </w:r>
          </w:p>
          <w:p w14:paraId="2A891470" w14:textId="1A4A9713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26CD3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Tv1n,</w:t>
            </w:r>
          </w:p>
          <w:p w14:paraId="67E1D0F2" w14:textId="00D593D4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F17B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Txs,</w:t>
            </w:r>
          </w:p>
          <w:p w14:paraId="5D19BFF6" w14:textId="5D3DA528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20B4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Tv2,</w:t>
            </w:r>
          </w:p>
          <w:p w14:paraId="3FE6175C" w14:textId="2BBA4C45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7E0D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Tv2n,</w:t>
            </w:r>
          </w:p>
          <w:p w14:paraId="791AF9D6" w14:textId="6575AA50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A0F48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Txm,</w:t>
            </w:r>
          </w:p>
          <w:p w14:paraId="1AEF89A5" w14:textId="4E28E8D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03F01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003E5E" w14:paraId="525479F1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AA3E" w14:textId="0DD6E5E0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F559" w14:textId="083D7541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4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35AC" w14:textId="38C7FEE7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4.00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AEE6" w14:textId="6B8AB7E9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75DD" w14:textId="43BE573C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6920" w14:textId="782580B8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DDDF" w14:textId="51C81093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8768" w14:textId="0330A974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80FD" w14:textId="7CE176A4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4C72" w14:textId="709177ED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5F6B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1EA64171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EE50" w14:textId="77777777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</w:p>
        </w:tc>
      </w:tr>
      <w:tr w:rsidR="00003E5E" w14:paraId="5A41BBA5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383A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ЗВ</w:t>
            </w:r>
          </w:p>
          <w:p w14:paraId="45716C1F" w14:textId="26C89C55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2DECD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Mxx,</w:t>
            </w:r>
          </w:p>
          <w:p w14:paraId="2B4DB2A3" w14:textId="47EA2C8C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EE2DB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Ml,</w:t>
            </w:r>
          </w:p>
          <w:p w14:paraId="5ECAD4BB" w14:textId="5DE1A554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5CEC2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г/с</w:t>
            </w:r>
          </w:p>
          <w:p w14:paraId="264FE8A5" w14:textId="34906314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6F0A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т/год</w:t>
            </w:r>
          </w:p>
          <w:p w14:paraId="629CCC32" w14:textId="0549AFD0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743B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003E5E" w14:paraId="7562014E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1F1D" w14:textId="4BD8FEED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851D" w14:textId="5EB8B206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5A64" w14:textId="6E92678B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3.37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724A" w14:textId="019B37C3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0.265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510E" w14:textId="3AB6D57C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0.162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6D90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6E23C4D0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5F0A" w14:textId="6D42641C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CA1D" w14:textId="27076C73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9F50" w14:textId="62D84F5E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1.14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A5AA" w14:textId="1F69AFF4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0.0658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5049" w14:textId="348FDF36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0.03866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DF27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1742D812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C84E" w14:textId="7A67E1E8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243C" w14:textId="7E528A66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1213" w14:textId="3F94547B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3B8B" w14:textId="3879BC0A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0.253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18C5" w14:textId="312F9ECE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0.1446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E5CD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3A62477E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CCF4" w14:textId="675D8D34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A9EC" w14:textId="0AFEFB54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912F" w14:textId="72FC8D85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98BB" w14:textId="5DCE1682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0.0411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23EA" w14:textId="46426858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0.0235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83BA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4949BAB9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EA55" w14:textId="2C8D1730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8B9B" w14:textId="3BBF46F5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9326" w14:textId="3411F986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EA7A" w14:textId="309E5F53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0.0357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23B6" w14:textId="46BBBE3B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0.0205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CB58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1FEED887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4E65" w14:textId="28F583F8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29FF" w14:textId="6DD47B29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E30B" w14:textId="0B85CB55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0.51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FACE" w14:textId="26D64409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0.02756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9A90" w14:textId="04FCE40A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0.01606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451A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</w:tbl>
    <w:p w14:paraId="09347CCF" w14:textId="77777777" w:rsidR="00003E5E" w:rsidRPr="00003E5E" w:rsidRDefault="00003E5E" w:rsidP="00003E5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003E5E" w14:paraId="4DDDC2C3" w14:textId="77777777" w:rsidTr="00003E5E">
        <w:tc>
          <w:tcPr>
            <w:tcW w:w="5000" w:type="pct"/>
            <w:gridSpan w:val="13"/>
          </w:tcPr>
          <w:p w14:paraId="7586C26D" w14:textId="4F8593B9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Тип машины: Трактор (К), N ДВС = 101 - 160 кВт</w:t>
            </w:r>
          </w:p>
        </w:tc>
      </w:tr>
      <w:tr w:rsidR="00003E5E" w14:paraId="1E0CE09B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03258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Dn,</w:t>
            </w:r>
          </w:p>
          <w:p w14:paraId="1A581078" w14:textId="24880E0C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9482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Nk,</w:t>
            </w:r>
          </w:p>
          <w:p w14:paraId="3F7C84EA" w14:textId="5EAF1073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E36CB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A</w:t>
            </w:r>
          </w:p>
          <w:p w14:paraId="2703DD20" w14:textId="7D16E1B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9CF6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Nk1</w:t>
            </w:r>
          </w:p>
          <w:p w14:paraId="5A46DF7A" w14:textId="4D0C4B3B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3357A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Tv1,</w:t>
            </w:r>
          </w:p>
          <w:p w14:paraId="6BF836C4" w14:textId="263752D4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80E7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Tv1n,</w:t>
            </w:r>
          </w:p>
          <w:p w14:paraId="2C59E92D" w14:textId="3288E733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DE45C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Txs,</w:t>
            </w:r>
          </w:p>
          <w:p w14:paraId="10533373" w14:textId="486E6594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00948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Tv2,</w:t>
            </w:r>
          </w:p>
          <w:p w14:paraId="62E97CEB" w14:textId="7360F80E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E42F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Tv2n,</w:t>
            </w:r>
          </w:p>
          <w:p w14:paraId="326A41C7" w14:textId="6233D935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7C57A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Txm,</w:t>
            </w:r>
          </w:p>
          <w:p w14:paraId="316A332E" w14:textId="17FFAF91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A34EA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003E5E" w14:paraId="39F31A71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6B5F" w14:textId="3E4A2D2E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CF70" w14:textId="3EB4062B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D0CF" w14:textId="1B5D6BE7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55DD" w14:textId="6A012CF2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CFC1" w14:textId="4A262A50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2277" w14:textId="35321635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F2BD" w14:textId="5D8AAC3E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2FBF" w14:textId="2BFEC12F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B297" w14:textId="6745E8CF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1C9A" w14:textId="00014B02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204D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11073DFD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213F" w14:textId="77777777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</w:p>
        </w:tc>
      </w:tr>
      <w:tr w:rsidR="00003E5E" w14:paraId="45E693FD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A39DE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ЗВ</w:t>
            </w:r>
          </w:p>
          <w:p w14:paraId="07B5A5AA" w14:textId="39C83D08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82D3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Mxx,</w:t>
            </w:r>
          </w:p>
          <w:p w14:paraId="5EA11EAE" w14:textId="5F3FBB7B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5AAE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Ml,</w:t>
            </w:r>
          </w:p>
          <w:p w14:paraId="6622F4B1" w14:textId="077DC066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186E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г/с</w:t>
            </w:r>
          </w:p>
          <w:p w14:paraId="66121153" w14:textId="7E4AADD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D8241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т/год</w:t>
            </w:r>
          </w:p>
          <w:p w14:paraId="5E2F93FD" w14:textId="0F41E93D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D2DE5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003E5E" w14:paraId="15324DD4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9FEB" w14:textId="45E07BD5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C1EE" w14:textId="4FFB6E99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8CD9" w14:textId="7BCEC3B6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2.09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1BF3" w14:textId="46371F0B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0.0411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1F2E" w14:textId="4BAEC1A3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0.00628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02C0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1CD83796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6431" w14:textId="2DD93F5F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9740" w14:textId="0260FD1A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3802" w14:textId="5DDA7CE6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0.71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82B0" w14:textId="21F67513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0.01022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6B3C" w14:textId="06F62B81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0.001504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B9B5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643A7E9E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CABF" w14:textId="33185AF3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E019" w14:textId="4865F72A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E956" w14:textId="0AC7ECC3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624E" w14:textId="32D2BAE6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0.0391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30EA" w14:textId="5958DD06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0.0056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4E08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5956E918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953B" w14:textId="76392E8F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B221" w14:textId="0ABC12EC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7094" w14:textId="6C2E9BA8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E0BE" w14:textId="53167783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0.00636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9FFA" w14:textId="1FF3C39E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0.00091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3A8C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72984042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F8E6" w14:textId="55E6066E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4C06" w14:textId="74919DDF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4C0F" w14:textId="11627424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B909" w14:textId="090E53EF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0.00554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6316" w14:textId="05B6BCE9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0.000795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3483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7F2928A0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8E6E" w14:textId="6908797C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0AD1" w14:textId="05297187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F3AD" w14:textId="21F4F59A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0.31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2883" w14:textId="4D7ED934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0.00422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FC4F" w14:textId="165F8BF1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0.000616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50EB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</w:tbl>
    <w:p w14:paraId="47A2B857" w14:textId="77777777" w:rsidR="00003E5E" w:rsidRPr="00003E5E" w:rsidRDefault="00003E5E" w:rsidP="00003E5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003E5E" w14:paraId="22507D65" w14:textId="77777777" w:rsidTr="00003E5E">
        <w:tc>
          <w:tcPr>
            <w:tcW w:w="5000" w:type="pct"/>
            <w:gridSpan w:val="13"/>
          </w:tcPr>
          <w:p w14:paraId="35CD5C08" w14:textId="04E7410B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Тип машины: Грузовые автомобили дизельные свыше 5 до 8 т (иномарки)</w:t>
            </w:r>
          </w:p>
        </w:tc>
      </w:tr>
      <w:tr w:rsidR="00003E5E" w14:paraId="0481B5BD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0B582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Dn,</w:t>
            </w:r>
          </w:p>
          <w:p w14:paraId="14593B38" w14:textId="4D103071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106BD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Nk,</w:t>
            </w:r>
          </w:p>
          <w:p w14:paraId="3E418818" w14:textId="6DAC394E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81A12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A</w:t>
            </w:r>
          </w:p>
          <w:p w14:paraId="730ED5C2" w14:textId="031F56F8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ACDB1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Nk1</w:t>
            </w:r>
          </w:p>
          <w:p w14:paraId="1B2B79E7" w14:textId="744209B1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873D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L1,</w:t>
            </w:r>
          </w:p>
          <w:p w14:paraId="6DF0414C" w14:textId="7D3AE674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6EE5A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L1n,</w:t>
            </w:r>
          </w:p>
          <w:p w14:paraId="3505EB29" w14:textId="61F2DAFE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51E56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Txs,</w:t>
            </w:r>
          </w:p>
          <w:p w14:paraId="3F1B42C2" w14:textId="6D29B968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5CC8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L2,</w:t>
            </w:r>
          </w:p>
          <w:p w14:paraId="13DCF587" w14:textId="3C8A2F83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1A774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L2n,</w:t>
            </w:r>
          </w:p>
          <w:p w14:paraId="1EC408D9" w14:textId="68C20386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ACF4B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Txm,</w:t>
            </w:r>
          </w:p>
          <w:p w14:paraId="61942746" w14:textId="6BDF33E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39C59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003E5E" w14:paraId="38A9B3C3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EB4A" w14:textId="61620539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5199" w14:textId="086F3D31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3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1AA6" w14:textId="2E8B4057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3.00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1166" w14:textId="2F3024A5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2749" w14:textId="64FA9C04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DBF5" w14:textId="7D4029A1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27EF" w14:textId="218A0013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E52C" w14:textId="463192AC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B1A9" w14:textId="76D4AC0B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70CA" w14:textId="57D920D9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F1C4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771484D6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7BC1" w14:textId="77777777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</w:p>
        </w:tc>
      </w:tr>
      <w:tr w:rsidR="00003E5E" w14:paraId="4180010B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710A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ЗВ</w:t>
            </w:r>
          </w:p>
          <w:p w14:paraId="367CCAEF" w14:textId="66B4C95A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D470F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Mxx,</w:t>
            </w:r>
          </w:p>
          <w:p w14:paraId="6C81FF53" w14:textId="193BF779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550FC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Ml,</w:t>
            </w:r>
          </w:p>
          <w:p w14:paraId="522CFE73" w14:textId="0C00B4F5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8D91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г/с</w:t>
            </w:r>
          </w:p>
          <w:p w14:paraId="232A5FD0" w14:textId="122AD394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9A9CA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т/год</w:t>
            </w:r>
          </w:p>
          <w:p w14:paraId="2BAA86D4" w14:textId="735A9B03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4BCE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003E5E" w14:paraId="43BD00CE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4404" w14:textId="44D4C902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lastRenderedPageBreak/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2498" w14:textId="32303A54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0.54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BE92" w14:textId="7F3A71DE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4.1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E1B2" w14:textId="002F4B30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0.1467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50C5" w14:textId="31641587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0.0627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46A5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09D61E59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D267" w14:textId="7657010A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8F0F" w14:textId="02CFCC21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23E4" w14:textId="78D6CC40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BBD2" w14:textId="6366B148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0.024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2089" w14:textId="75ABF5A3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0.01046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F8EA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1F8B05D0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9B90" w14:textId="336AADDE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9C90" w14:textId="1E9CE50F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EB1A" w14:textId="040C27E6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ED0F" w14:textId="616365EA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0.0846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1D29" w14:textId="3D49A729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0.0361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7706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4153B7F2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CC78" w14:textId="43C49202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D542" w14:textId="6722416C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319F" w14:textId="2834BF40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8923" w14:textId="0A99CD20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0.01375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DE88" w14:textId="495EF40E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0.00586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C093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337B3761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7D94" w14:textId="1908559D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93E5" w14:textId="6FC9258C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9F37" w14:textId="12B270EF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0.15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F7E5" w14:textId="62A34B14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0.00526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C9C8" w14:textId="2D841855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0.00224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E357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528D05D1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8365" w14:textId="072516FE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66DF" w14:textId="34EFCF9D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0.081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6728" w14:textId="6EFC7C7E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43F8" w14:textId="6740F265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0.01467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6426" w14:textId="419FFA03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0.00631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E4BE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44AB864B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AE91" w14:textId="034BC4F0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E363" w14:textId="0CCEEEED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0.54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50B1" w14:textId="79B0B55D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4.1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565D" w14:textId="0B2ABB9F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0.2933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133D" w14:textId="016C7D49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0.2507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E2E7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0F130008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F995" w14:textId="66F4DA8B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A19E" w14:textId="5A70E3B5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1818" w14:textId="37DC6F18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278F" w14:textId="1E9ECB7B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0.048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86CC" w14:textId="4CF0E667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0.04185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FEAC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530AB065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FF48" w14:textId="5C1DE87C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1D42" w14:textId="026CB611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5E58" w14:textId="1F915590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2911" w14:textId="258C2F50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0.1694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3583" w14:textId="0DFFCACF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0.1444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AF3D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7AF87ED3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5345" w14:textId="2A265905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409A" w14:textId="1C31CBBE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392D" w14:textId="3D61F0F8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361B" w14:textId="716635BA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0.0275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A3F2" w14:textId="79282664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0.02347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3164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63D427EC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641A" w14:textId="5D0C638C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DDCA" w14:textId="3F53D165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4588" w14:textId="0D94D9E0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0.15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4BC3" w14:textId="2277131C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0.01052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2F70" w14:textId="4D24DD82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0.00896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ACFC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271F1183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E6D0" w14:textId="6DEF89B5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A8E8" w14:textId="1982CAA9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0.081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A2F9" w14:textId="49A56A12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0A5D" w14:textId="69E3029D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0.02933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7ECE" w14:textId="44E82537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0.02525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89B0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</w:tbl>
    <w:p w14:paraId="0A05B322" w14:textId="77777777" w:rsidR="00003E5E" w:rsidRPr="00003E5E" w:rsidRDefault="00003E5E" w:rsidP="00003E5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003E5E" w14:paraId="4759678B" w14:textId="77777777" w:rsidTr="00003E5E">
        <w:tc>
          <w:tcPr>
            <w:tcW w:w="5000" w:type="pct"/>
            <w:gridSpan w:val="13"/>
          </w:tcPr>
          <w:p w14:paraId="2356787F" w14:textId="4BE61D4E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Тип машины: Автобусы дизельные средние габаритной длиной от 8 до 10 м (иномарки)</w:t>
            </w:r>
          </w:p>
        </w:tc>
      </w:tr>
      <w:tr w:rsidR="00003E5E" w14:paraId="37DD7822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6A82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Dn,</w:t>
            </w:r>
          </w:p>
          <w:p w14:paraId="1226736C" w14:textId="2158F49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CF04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Nk,</w:t>
            </w:r>
          </w:p>
          <w:p w14:paraId="6826AE17" w14:textId="75AB90B6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5C66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A</w:t>
            </w:r>
          </w:p>
          <w:p w14:paraId="2EF1A53A" w14:textId="51DB822A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9C897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Nk1</w:t>
            </w:r>
          </w:p>
          <w:p w14:paraId="075C5D6B" w14:textId="00F11789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92ED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L1,</w:t>
            </w:r>
          </w:p>
          <w:p w14:paraId="7D787FF3" w14:textId="43495654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02401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L1n,</w:t>
            </w:r>
          </w:p>
          <w:p w14:paraId="12D18252" w14:textId="639223C9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2D6F7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Txs,</w:t>
            </w:r>
          </w:p>
          <w:p w14:paraId="0A812CC7" w14:textId="2CAD6ADE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9F94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L2,</w:t>
            </w:r>
          </w:p>
          <w:p w14:paraId="189F8F7C" w14:textId="08ADB1A8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68FA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L2n,</w:t>
            </w:r>
          </w:p>
          <w:p w14:paraId="3C503C92" w14:textId="42CA116B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A52DE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Txm,</w:t>
            </w:r>
          </w:p>
          <w:p w14:paraId="6D30938A" w14:textId="05C9C68C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9018D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003E5E" w14:paraId="4F384D24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E1B5" w14:textId="3DF42C27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125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D8FC" w14:textId="5B4EB859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1BAE" w14:textId="7603028C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BDC7" w14:textId="6C85BB5A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2D6B" w14:textId="61716DB2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4F92" w14:textId="578A2532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4485" w14:textId="69C1DFB4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69CD" w14:textId="4DAFF5D9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A764" w14:textId="72777087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7538" w14:textId="6B24DE0E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A4E3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486E31E8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D788" w14:textId="77777777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</w:p>
        </w:tc>
      </w:tr>
      <w:tr w:rsidR="00003E5E" w14:paraId="73237578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0B67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ЗВ</w:t>
            </w:r>
          </w:p>
          <w:p w14:paraId="0585074F" w14:textId="325E7F6B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D69C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Mxx,</w:t>
            </w:r>
          </w:p>
          <w:p w14:paraId="5B761FBD" w14:textId="51CA174E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A63CB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Ml,</w:t>
            </w:r>
          </w:p>
          <w:p w14:paraId="5DAC7EC8" w14:textId="7CC3317E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A4FA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г/с</w:t>
            </w:r>
          </w:p>
          <w:p w14:paraId="3D88B8CA" w14:textId="674EAB4D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7053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т/год</w:t>
            </w:r>
          </w:p>
          <w:p w14:paraId="4125FA12" w14:textId="5CDBFC43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5276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003E5E" w14:paraId="51CA79A3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ED06" w14:textId="5FA94318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ECF4" w14:textId="7B7FEA99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0.76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0416" w14:textId="7557EB96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4.1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A9B8" w14:textId="48F5CB02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0.0498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B6B6" w14:textId="1879ECC3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0.00712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26CD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7BDC852F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965A" w14:textId="55EE5FA6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D775" w14:textId="34D83BA5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0.38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7866" w14:textId="667508B3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B32E" w14:textId="32DB9A1D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0.00849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A22F" w14:textId="2DB41145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0.001245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C0F1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7118779A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38A2" w14:textId="52B134FF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442B" w14:textId="734B03C2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0.52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EAA1" w14:textId="1FDC239D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077D" w14:textId="5B4EF482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0.02904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40EA" w14:textId="7F06FB16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0.00415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508A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51034245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5711" w14:textId="05123420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EB0F" w14:textId="2666680C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0.52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8E05" w14:textId="41B26595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1B0D" w14:textId="73EFDB12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0.00472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9544" w14:textId="53B4287D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0.000675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3FD9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1DF70D7F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1137" w14:textId="29CD8BEB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44E6" w14:textId="4D7D747C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DDD6" w14:textId="60EAA923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0.15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09A5" w14:textId="256799BB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0.001772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F3E8" w14:textId="128151A2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0.000252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E1E6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7009FA14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0EB6" w14:textId="49CBBDC3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45C4" w14:textId="283BBC48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0.084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4E64" w14:textId="16B2D2DA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122A" w14:textId="654FAD9D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0.00491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CC2C" w14:textId="3CC4579F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0.000703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7194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</w:tbl>
    <w:p w14:paraId="2AFE1BA9" w14:textId="77777777" w:rsidR="00003E5E" w:rsidRPr="00003E5E" w:rsidRDefault="00003E5E" w:rsidP="00003E5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397"/>
        <w:gridCol w:w="1923"/>
        <w:gridCol w:w="2336"/>
      </w:tblGrid>
      <w:tr w:rsidR="00003E5E" w14:paraId="365EAB1C" w14:textId="77777777" w:rsidTr="00003E5E">
        <w:tc>
          <w:tcPr>
            <w:tcW w:w="5000" w:type="pct"/>
            <w:gridSpan w:val="4"/>
            <w:vAlign w:val="center"/>
          </w:tcPr>
          <w:p w14:paraId="233EAC24" w14:textId="68D71654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ВСЕГО по периоду: Теплый период (t&gt;5)</w:t>
            </w:r>
          </w:p>
        </w:tc>
      </w:tr>
      <w:tr w:rsidR="00003E5E" w14:paraId="3E20A9EE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D89A" w14:textId="0623D28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80E9" w14:textId="275027F6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32E0" w14:textId="4919D492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991B" w14:textId="7EFCB476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03E5E" w14:paraId="08FFC762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E384" w14:textId="5790BA11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FE1F" w14:textId="663EF23E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A375" w14:textId="17E02D16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2.85586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A22F" w14:textId="0E2E6270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6.0048</w:t>
            </w:r>
          </w:p>
        </w:tc>
      </w:tr>
      <w:tr w:rsidR="00003E5E" w14:paraId="1FA00280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BEA8" w14:textId="588CB9DF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0082" w14:textId="29C383E5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4E06" w14:textId="4CA7A089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0.52691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0B01" w14:textId="55C69863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1.038119</w:t>
            </w:r>
          </w:p>
        </w:tc>
      </w:tr>
      <w:tr w:rsidR="00003E5E" w14:paraId="04B70E60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F5FC" w14:textId="7DAF39AF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9F70" w14:textId="4644F359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4BD4" w14:textId="5E387213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1.83914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CA13" w14:textId="367D2D74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3.35785</w:t>
            </w:r>
          </w:p>
        </w:tc>
      </w:tr>
      <w:tr w:rsidR="00003E5E" w14:paraId="6AB39BAB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610B" w14:textId="0767CE82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9952" w14:textId="346A0D78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ACB8" w14:textId="63938FEE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0.198192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BEB8" w14:textId="2F058769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0.336447</w:t>
            </w:r>
          </w:p>
        </w:tc>
      </w:tr>
      <w:tr w:rsidR="00003E5E" w14:paraId="11E943C4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9C78" w14:textId="3CD98028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9C69" w14:textId="7F166315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2270" w14:textId="18E413B1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0.31189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08AA" w14:textId="00D438E8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0.673139</w:t>
            </w:r>
          </w:p>
        </w:tc>
      </w:tr>
      <w:tr w:rsidR="00003E5E" w14:paraId="7FD6666D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E262" w14:textId="5F24588F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8C6F" w14:textId="1066549F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7F6E" w14:textId="40C9161A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0.29883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513D" w14:textId="7D61C214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0.545415</w:t>
            </w:r>
          </w:p>
        </w:tc>
      </w:tr>
    </w:tbl>
    <w:p w14:paraId="7BF29457" w14:textId="77777777" w:rsidR="00003E5E" w:rsidRPr="00003E5E" w:rsidRDefault="00003E5E" w:rsidP="00003E5E">
      <w:pPr>
        <w:rPr>
          <w:color w:val="000000"/>
          <w:sz w:val="22"/>
        </w:rPr>
      </w:pPr>
    </w:p>
    <w:p w14:paraId="7AAAE1B0" w14:textId="77777777" w:rsidR="00003E5E" w:rsidRPr="00003E5E" w:rsidRDefault="00003E5E" w:rsidP="00003E5E">
      <w:pPr>
        <w:rPr>
          <w:color w:val="000000"/>
          <w:sz w:val="22"/>
        </w:rPr>
      </w:pPr>
    </w:p>
    <w:p w14:paraId="29888D00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Выбросы по периоду: Холодный период (t&lt;-5)</w:t>
      </w:r>
    </w:p>
    <w:p w14:paraId="205124B7" w14:textId="77777777" w:rsidR="00003E5E" w:rsidRPr="00003E5E" w:rsidRDefault="00003E5E" w:rsidP="00003E5E">
      <w:pPr>
        <w:rPr>
          <w:b/>
          <w:color w:val="000000"/>
        </w:rPr>
      </w:pPr>
      <w:r w:rsidRPr="00003E5E">
        <w:rPr>
          <w:color w:val="000000"/>
          <w:sz w:val="22"/>
        </w:rPr>
        <w:t xml:space="preserve">Температура воздуха за расчетный период, град. С, </w:t>
      </w:r>
      <w:r w:rsidRPr="00003E5E">
        <w:rPr>
          <w:b/>
          <w:i/>
          <w:color w:val="000000"/>
          <w:sz w:val="22"/>
        </w:rPr>
        <w:t xml:space="preserve">T = </w:t>
      </w:r>
      <w:r w:rsidRPr="00003E5E">
        <w:rPr>
          <w:b/>
          <w:color w:val="000000"/>
        </w:rPr>
        <w:t>0</w:t>
      </w:r>
    </w:p>
    <w:p w14:paraId="1299594E" w14:textId="77777777" w:rsidR="00003E5E" w:rsidRPr="00003E5E" w:rsidRDefault="00003E5E" w:rsidP="00003E5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003E5E" w14:paraId="5651D78D" w14:textId="77777777" w:rsidTr="00003E5E">
        <w:tc>
          <w:tcPr>
            <w:tcW w:w="5000" w:type="pct"/>
            <w:gridSpan w:val="13"/>
          </w:tcPr>
          <w:p w14:paraId="4C28DA77" w14:textId="1CC731A3" w:rsidR="00003E5E" w:rsidRPr="00003E5E" w:rsidRDefault="00003E5E" w:rsidP="00003E5E">
            <w:pPr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003E5E" w14:paraId="26E0F230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0FC2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Dn,</w:t>
            </w:r>
          </w:p>
          <w:p w14:paraId="0AC99A6A" w14:textId="53794F0E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6E33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Nk,</w:t>
            </w:r>
          </w:p>
          <w:p w14:paraId="73358A4E" w14:textId="5A16642E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F84C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A</w:t>
            </w:r>
          </w:p>
          <w:p w14:paraId="6807BC35" w14:textId="280E27C2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69BD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Nk1</w:t>
            </w:r>
          </w:p>
          <w:p w14:paraId="0BCC306C" w14:textId="2136443D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6D3BB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Tv1,</w:t>
            </w:r>
          </w:p>
          <w:p w14:paraId="336A59AE" w14:textId="50A55F36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B2610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Tv1n,</w:t>
            </w:r>
          </w:p>
          <w:p w14:paraId="11FF35C4" w14:textId="4A80227B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8D9A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Txs,</w:t>
            </w:r>
          </w:p>
          <w:p w14:paraId="06BE539C" w14:textId="7EDC103A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DE4AD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Tv2,</w:t>
            </w:r>
          </w:p>
          <w:p w14:paraId="4E9A2C03" w14:textId="51BA985D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51E73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Tv2n,</w:t>
            </w:r>
          </w:p>
          <w:p w14:paraId="0B974C9B" w14:textId="107E0AE8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1239F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Txm,</w:t>
            </w:r>
          </w:p>
          <w:p w14:paraId="46627DCC" w14:textId="01407F0E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CA62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003E5E" w14:paraId="5C0AD9B1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579B" w14:textId="274E4E51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115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B9B6" w14:textId="021F4C4D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7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643E" w14:textId="05BED568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7.00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724B" w14:textId="050DA970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83EF" w14:textId="7829F010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35C0" w14:textId="7BEB8435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DCFD" w14:textId="153BDBDE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D8BD" w14:textId="346E9BCE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83D6" w14:textId="125C049B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4C90" w14:textId="6F296ED2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DD0C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18EAAFCF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B1AB" w14:textId="77777777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</w:p>
        </w:tc>
      </w:tr>
      <w:tr w:rsidR="00003E5E" w14:paraId="29B91297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8E8F9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ЗВ</w:t>
            </w:r>
          </w:p>
          <w:p w14:paraId="62913ABD" w14:textId="3C0AF795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A8F98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Mxx,</w:t>
            </w:r>
          </w:p>
          <w:p w14:paraId="788740BE" w14:textId="2B838872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1C29A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Ml,</w:t>
            </w:r>
          </w:p>
          <w:p w14:paraId="77CBC24A" w14:textId="3893489D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5C2D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г/с</w:t>
            </w:r>
          </w:p>
          <w:p w14:paraId="5EE98818" w14:textId="0555917F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FEF4C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т/год</w:t>
            </w:r>
          </w:p>
          <w:p w14:paraId="4016DA42" w14:textId="34CBF62D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F223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003E5E" w14:paraId="34689860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E1C9" w14:textId="2BAA6C40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C61F" w14:textId="440790C4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4E87" w14:textId="71498DE9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4.11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84E3" w14:textId="2DD61443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0.522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A4E5" w14:textId="08D4287B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0.51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DA61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686395DE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5EF3" w14:textId="4F795BB1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506A" w14:textId="7DBF816B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DEEF" w14:textId="36D4EA32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1.37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23EF" w14:textId="2129519D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0.1334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48A4" w14:textId="492CB885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0.1255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73A1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051A1E2B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ADB2" w14:textId="56040720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69EB" w14:textId="7392369B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37B6" w14:textId="4B45CC4C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04B4" w14:textId="4FBB6057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0.442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4115" w14:textId="626BD68D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0.407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BEB6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1A2433DA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A325" w14:textId="79E5E644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C591" w14:textId="03BFC820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20B8" w14:textId="6F6D2C31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12E8" w14:textId="4A455953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0.0719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FC83" w14:textId="61809300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0.0662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0A33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6C7088DC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82FB" w14:textId="343F5051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A0C4" w14:textId="7BF8F895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40EA" w14:textId="19655F12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1.08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3650" w14:textId="60FD0197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0.091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64B7" w14:textId="6532E5B4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0.0836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AF86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4368319C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1DA2" w14:textId="0F4402F2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7790" w14:textId="3F31A627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B37E" w14:textId="6EBFEE65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0.63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BCFF" w14:textId="54299CCA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0.0578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3C67" w14:textId="5B70D436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0.0539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3D59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</w:tbl>
    <w:p w14:paraId="28628958" w14:textId="63FA40EB" w:rsidR="00003E5E" w:rsidRPr="00003E5E" w:rsidRDefault="00003E5E" w:rsidP="00003E5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003E5E" w14:paraId="63B3519F" w14:textId="77777777" w:rsidTr="00003E5E">
        <w:tc>
          <w:tcPr>
            <w:tcW w:w="5000" w:type="pct"/>
            <w:gridSpan w:val="13"/>
          </w:tcPr>
          <w:p w14:paraId="20331B84" w14:textId="714F233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Тип машины: Грузовые автомобили дизельные свыше 16 т (иномарки)</w:t>
            </w:r>
          </w:p>
        </w:tc>
      </w:tr>
      <w:tr w:rsidR="00003E5E" w14:paraId="2CE27926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85EC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Dn,</w:t>
            </w:r>
          </w:p>
          <w:p w14:paraId="1701ABC4" w14:textId="2FA6929D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BCA4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Nk,</w:t>
            </w:r>
          </w:p>
          <w:p w14:paraId="362743D0" w14:textId="0E3BB9A5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55E8F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A</w:t>
            </w:r>
          </w:p>
          <w:p w14:paraId="1B615297" w14:textId="244DAF28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4229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Nk1</w:t>
            </w:r>
          </w:p>
          <w:p w14:paraId="7FAA1E07" w14:textId="71BDF9C8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D6EF4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L1,</w:t>
            </w:r>
          </w:p>
          <w:p w14:paraId="3C4EF512" w14:textId="7A565A1C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4F3D0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L1n,</w:t>
            </w:r>
          </w:p>
          <w:p w14:paraId="3C1C7733" w14:textId="664A74A3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B408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Txs,</w:t>
            </w:r>
          </w:p>
          <w:p w14:paraId="2B15BA31" w14:textId="194A6E80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AD1F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L2,</w:t>
            </w:r>
          </w:p>
          <w:p w14:paraId="7B94BB65" w14:textId="7B32413F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C2B7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L2n,</w:t>
            </w:r>
          </w:p>
          <w:p w14:paraId="13E60A7B" w14:textId="7A829622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36E4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Txm,</w:t>
            </w:r>
          </w:p>
          <w:p w14:paraId="7B2CBCAA" w14:textId="7BBF8AFD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B77F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003E5E" w14:paraId="1BB4E694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1694" w14:textId="05FE880C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115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CAFA" w14:textId="10B5E464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922E" w14:textId="2D07945D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22.0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CE22" w14:textId="16D38AEE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C139" w14:textId="4C858974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7D81" w14:textId="39F6FB70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7084" w14:textId="5318B86D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49B4" w14:textId="76680509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3863" w14:textId="0F962980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F811" w14:textId="0EC2D777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96AA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59115B17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591C" w14:textId="77777777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</w:p>
        </w:tc>
      </w:tr>
      <w:tr w:rsidR="00003E5E" w14:paraId="36E4B919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B6D5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ЗВ</w:t>
            </w:r>
          </w:p>
          <w:p w14:paraId="400BFC13" w14:textId="7F9DB305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0849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Mxx,</w:t>
            </w:r>
          </w:p>
          <w:p w14:paraId="26D2342E" w14:textId="443BC4CA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F4436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Ml,</w:t>
            </w:r>
          </w:p>
          <w:p w14:paraId="692882EE" w14:textId="4BD8A94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7EF2A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г/с</w:t>
            </w:r>
          </w:p>
          <w:p w14:paraId="5233C378" w14:textId="51E2E494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05E09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т/год</w:t>
            </w:r>
          </w:p>
          <w:p w14:paraId="26DEB8B9" w14:textId="164ED93B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15AC9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003E5E" w14:paraId="03D71003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EF50" w14:textId="6C8DF85D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A6E7" w14:textId="1D7DE73F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1.03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D9C4" w14:textId="021D1F40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7.2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F2C5" w14:textId="3244990B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1.896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3CBE" w14:textId="0CAFF6B8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5.47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2250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15FE55CA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B12A" w14:textId="592DD25D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5D91" w14:textId="4DEC2B87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0.57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5E31" w14:textId="784EA98A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4177" w14:textId="7CCB089E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0.305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2688" w14:textId="14168E69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0.903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0101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79B348CC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E093" w14:textId="6DFCC240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4A9B" w14:textId="14B5131B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0.56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0907" w14:textId="01AA9E0C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3.9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40F6" w14:textId="097DDE6C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0.822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FB1A" w14:textId="3CCA8138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2.374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F733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39CE36E6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8055" w14:textId="371CED85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2CD3" w14:textId="6BD0EA98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0.56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5C5E" w14:textId="48C4BCE8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3.9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4117" w14:textId="3E8FFB81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0.1335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D902" w14:textId="34B05AEE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0.386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10C6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1A2B6F55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6B04" w14:textId="0F5AC2C2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5C2F" w14:textId="27EE4CC4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0.023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47EC" w14:textId="7C03CF32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0232" w14:textId="3930A2C2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0.1144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33B9" w14:textId="19E0AE0B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0.3284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07EA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5CADBD29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95F6" w14:textId="103EC808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FEDE" w14:textId="538C913A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0.112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7845" w14:textId="52AC525C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0.86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BEF0" w14:textId="37E069AA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0.2254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EF27" w14:textId="37427B38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0.65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8F92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</w:tbl>
    <w:p w14:paraId="54F5D482" w14:textId="77777777" w:rsidR="00003E5E" w:rsidRPr="00003E5E" w:rsidRDefault="00003E5E" w:rsidP="00003E5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003E5E" w14:paraId="0D6F1C61" w14:textId="77777777" w:rsidTr="00003E5E">
        <w:tc>
          <w:tcPr>
            <w:tcW w:w="5000" w:type="pct"/>
            <w:gridSpan w:val="13"/>
          </w:tcPr>
          <w:p w14:paraId="1BBBC486" w14:textId="7AA0649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003E5E" w14:paraId="2DEB54D3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99A1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Dn,</w:t>
            </w:r>
          </w:p>
          <w:p w14:paraId="3458F1E5" w14:textId="3A4F6EE2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FF2B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Nk,</w:t>
            </w:r>
          </w:p>
          <w:p w14:paraId="5344BC27" w14:textId="1FDD0072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2B49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A</w:t>
            </w:r>
          </w:p>
          <w:p w14:paraId="0EF2F578" w14:textId="7C66D77F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3F76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Nk1</w:t>
            </w:r>
          </w:p>
          <w:p w14:paraId="19BFB325" w14:textId="745C83AE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1C27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Tv1,</w:t>
            </w:r>
          </w:p>
          <w:p w14:paraId="6A484EE8" w14:textId="31B9BEC3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6DA0A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Tv1n,</w:t>
            </w:r>
          </w:p>
          <w:p w14:paraId="73080A85" w14:textId="38977D16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0F8DE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Txs,</w:t>
            </w:r>
          </w:p>
          <w:p w14:paraId="16889445" w14:textId="7D98560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0C210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Tv2,</w:t>
            </w:r>
          </w:p>
          <w:p w14:paraId="10ACC99A" w14:textId="6641B946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8A8B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Tv2n,</w:t>
            </w:r>
          </w:p>
          <w:p w14:paraId="4FBEC4B4" w14:textId="76A7C2D9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A272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Txm,</w:t>
            </w:r>
          </w:p>
          <w:p w14:paraId="648D0A3A" w14:textId="6DE4F515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E2EEF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003E5E" w14:paraId="676DCE03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B35A" w14:textId="7A8535CF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115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628E" w14:textId="636E358A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4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B9C7" w14:textId="1608EC57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4.00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D91D" w14:textId="6F5F8D16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14DC" w14:textId="3FB469C5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2844" w14:textId="074A903F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ABB8" w14:textId="528C8705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84B6" w14:textId="7424A541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3645" w14:textId="3CE491AB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F485" w14:textId="27B52C0F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6B1B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282E7C45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E296" w14:textId="77777777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</w:p>
        </w:tc>
      </w:tr>
      <w:tr w:rsidR="00003E5E" w14:paraId="3743F4A5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194D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ЗВ</w:t>
            </w:r>
          </w:p>
          <w:p w14:paraId="45C3D93B" w14:textId="450D3EC0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4B55E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Mxx,</w:t>
            </w:r>
          </w:p>
          <w:p w14:paraId="05718334" w14:textId="56FE8E4B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C924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Ml,</w:t>
            </w:r>
          </w:p>
          <w:p w14:paraId="6EC32267" w14:textId="48EE4ACF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6D53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г/с</w:t>
            </w:r>
          </w:p>
          <w:p w14:paraId="4F0BB251" w14:textId="78B8D424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D945F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т/год</w:t>
            </w:r>
          </w:p>
          <w:p w14:paraId="0EC4B2A8" w14:textId="1601F9EC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699B8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003E5E" w14:paraId="3253CD0E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642D" w14:textId="53EE5AD7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CE10" w14:textId="7A1FD241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3319" w14:textId="31D1F3E3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4.11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2684" w14:textId="5E861112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0.2984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6706" w14:textId="5849D5ED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0.1665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3F8D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0CD9FC1F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AD11" w14:textId="21A9D7DA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337A" w14:textId="0BCA8E94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A20C" w14:textId="74CC8912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1.37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47DA" w14:textId="65B3786A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0.0762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5773" w14:textId="311F6488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0.041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CE22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497BB964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36D6" w14:textId="2A8416EF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A082" w14:textId="28708DFE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833A" w14:textId="01040179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2668" w14:textId="11B93B47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0.253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318E" w14:textId="0A23CEBE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0.133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0341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5144750F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1325" w14:textId="4A4BA9B9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24B9" w14:textId="53BAFFEA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7C1C" w14:textId="47F88874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3322" w14:textId="249798D1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0.0411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8DF3" w14:textId="66CE591F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0.0216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5AA6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0F8446B2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ED68" w14:textId="6098D388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6B67" w14:textId="61F80370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FFDF" w14:textId="02A8C345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1.08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E35C" w14:textId="1F57F0E8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0.052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EFA1" w14:textId="0BC1A8A9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0.0273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B799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64FD2637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38B0" w14:textId="5EAFF70D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844B" w14:textId="1FA59D38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F3C0" w14:textId="2F8D2B9C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0.63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B4F3" w14:textId="55CED756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A635" w14:textId="7B27EC02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0.0176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0BDD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</w:tbl>
    <w:p w14:paraId="56D5AC2D" w14:textId="77777777" w:rsidR="00003E5E" w:rsidRPr="00003E5E" w:rsidRDefault="00003E5E" w:rsidP="00003E5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003E5E" w14:paraId="1175F190" w14:textId="77777777" w:rsidTr="00003E5E">
        <w:tc>
          <w:tcPr>
            <w:tcW w:w="5000" w:type="pct"/>
            <w:gridSpan w:val="13"/>
          </w:tcPr>
          <w:p w14:paraId="1C0BF2FF" w14:textId="74C0DB61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Тип машины: Трактор (К), N ДВС = 101 - 160 кВт</w:t>
            </w:r>
          </w:p>
        </w:tc>
      </w:tr>
      <w:tr w:rsidR="00003E5E" w14:paraId="7BE924DE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75D9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Dn,</w:t>
            </w:r>
          </w:p>
          <w:p w14:paraId="0B37C22C" w14:textId="5A2DC7EB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E0795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Nk,</w:t>
            </w:r>
          </w:p>
          <w:p w14:paraId="7520DBDC" w14:textId="4515A9AF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7DE6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A</w:t>
            </w:r>
          </w:p>
          <w:p w14:paraId="089F8AE0" w14:textId="6B1B6E25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59C3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Nk1</w:t>
            </w:r>
          </w:p>
          <w:p w14:paraId="6B9F61E7" w14:textId="33A76B94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ECCF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Tv1,</w:t>
            </w:r>
          </w:p>
          <w:p w14:paraId="5C7BD367" w14:textId="695C7C8A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45039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Tv1n,</w:t>
            </w:r>
          </w:p>
          <w:p w14:paraId="1569F342" w14:textId="41069045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D5636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Txs,</w:t>
            </w:r>
          </w:p>
          <w:p w14:paraId="1CA5E07A" w14:textId="7851373F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3584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Tv2,</w:t>
            </w:r>
          </w:p>
          <w:p w14:paraId="22A17653" w14:textId="0D4BE5B8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89EFF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Tv2n,</w:t>
            </w:r>
          </w:p>
          <w:p w14:paraId="27450500" w14:textId="53C87979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304B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Txm,</w:t>
            </w:r>
          </w:p>
          <w:p w14:paraId="1DDDA958" w14:textId="7821641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64E5D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003E5E" w14:paraId="6E1D2230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B785" w14:textId="6EB586C4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115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37B1" w14:textId="45000CCE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5AFE" w14:textId="2DF82190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8603" w14:textId="232C6C47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DC5B" w14:textId="7A42A6E6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82E5" w14:textId="6A09ADDA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8481" w14:textId="105F7E68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FF43" w14:textId="3A811913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823D" w14:textId="05ABB7B6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09EA" w14:textId="27B3715F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5935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7B3BC9D9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86EB" w14:textId="77777777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</w:p>
        </w:tc>
      </w:tr>
      <w:tr w:rsidR="00003E5E" w14:paraId="418D2D61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9425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ЗВ</w:t>
            </w:r>
          </w:p>
          <w:p w14:paraId="0D0B34B9" w14:textId="6012C12C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D5C8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Mxx,</w:t>
            </w:r>
          </w:p>
          <w:p w14:paraId="01F24D8A" w14:textId="48851C1E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EB0B4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Ml,</w:t>
            </w:r>
          </w:p>
          <w:p w14:paraId="479560AD" w14:textId="31ADB5D2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E5AC5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г/с</w:t>
            </w:r>
          </w:p>
          <w:p w14:paraId="48AAB9DF" w14:textId="7024F741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9790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т/год</w:t>
            </w:r>
          </w:p>
          <w:p w14:paraId="58A97581" w14:textId="6E5D0F9B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DB95D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003E5E" w14:paraId="70367C80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B246" w14:textId="755333A8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FF2B" w14:textId="13F1A94C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095C" w14:textId="38F8866D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2.55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E81D" w14:textId="3149D7D1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0.0463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6446" w14:textId="78E94D0E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0.00645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8CB3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38FF7AAC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BAD7" w14:textId="3C11FB9D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8D05" w14:textId="18EE9BCA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B429" w14:textId="14DB617D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0.85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5D58" w14:textId="3F37A85D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0.0118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A148" w14:textId="5542DB37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0.00159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165C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5B437629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0494" w14:textId="4618D88A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A185" w14:textId="4237F136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398C" w14:textId="772D7E9A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5540" w14:textId="275EDFEB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0.0391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443B" w14:textId="7DC10B84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0.00515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45F4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72E1CFB3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81F1" w14:textId="5BE9F4EB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AD0E" w14:textId="3965D4FB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B5E6" w14:textId="12A87375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FACC" w14:textId="636213E9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0.00636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071A" w14:textId="44A2CBA1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0.000837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439D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73296753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04B0" w14:textId="166DD0DE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7C3F" w14:textId="0DF295EA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7274" w14:textId="2E6DED81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9665" w14:textId="4A3D29E1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0.00804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7AC1" w14:textId="277C8989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0.001056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24B1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440AE136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07B3" w14:textId="706EA0AB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420E" w14:textId="5F16BEF9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FFBB" w14:textId="06A9443B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0.38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9175" w14:textId="26AB42E2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0.00502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1E41" w14:textId="13319B77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0.000669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7AE9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</w:tbl>
    <w:p w14:paraId="2879BD48" w14:textId="77777777" w:rsidR="00003E5E" w:rsidRPr="00003E5E" w:rsidRDefault="00003E5E" w:rsidP="00003E5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003E5E" w14:paraId="5A48AF13" w14:textId="77777777" w:rsidTr="00003E5E">
        <w:tc>
          <w:tcPr>
            <w:tcW w:w="5000" w:type="pct"/>
            <w:gridSpan w:val="13"/>
          </w:tcPr>
          <w:p w14:paraId="54A5089F" w14:textId="31715AA6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Тип машины: Грузовые автомобили дизельные свыше 5 до 8 т (иномарки)</w:t>
            </w:r>
          </w:p>
        </w:tc>
      </w:tr>
      <w:tr w:rsidR="00003E5E" w14:paraId="482C66E6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2153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Dn,</w:t>
            </w:r>
          </w:p>
          <w:p w14:paraId="2C46FB2D" w14:textId="4FCE2A98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70BBD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Nk,</w:t>
            </w:r>
          </w:p>
          <w:p w14:paraId="3A1EA552" w14:textId="160A51B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087B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A</w:t>
            </w:r>
          </w:p>
          <w:p w14:paraId="44B90891" w14:textId="24ED9D4B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B097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Nk1</w:t>
            </w:r>
          </w:p>
          <w:p w14:paraId="098A6AFC" w14:textId="10125C29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17DD9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L1,</w:t>
            </w:r>
          </w:p>
          <w:p w14:paraId="1E3703E4" w14:textId="52C599BD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0BFF2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L1n,</w:t>
            </w:r>
          </w:p>
          <w:p w14:paraId="3F9CFA1A" w14:textId="351075AA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B25BD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Txs,</w:t>
            </w:r>
          </w:p>
          <w:p w14:paraId="04337ABC" w14:textId="2643A79E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8D9C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L2,</w:t>
            </w:r>
          </w:p>
          <w:p w14:paraId="45F8361E" w14:textId="76499A78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EECD2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L2n,</w:t>
            </w:r>
          </w:p>
          <w:p w14:paraId="5E410319" w14:textId="0220085D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645B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Txm,</w:t>
            </w:r>
          </w:p>
          <w:p w14:paraId="7F20CCFD" w14:textId="3E4EBFDA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5103B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003E5E" w14:paraId="239DA7FE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C85A" w14:textId="72428154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115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ECEE" w14:textId="7C686D58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3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1DD6" w14:textId="4D37D6A8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3.00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5723" w14:textId="7232D773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9CA0" w14:textId="2380509D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87D6" w14:textId="0CA15800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CAD2" w14:textId="24B9BDFC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CF54" w14:textId="04BA390D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98DE" w14:textId="772B6CA7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3DD6" w14:textId="57F44711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15A1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1AF5B734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BAB7" w14:textId="77777777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</w:p>
        </w:tc>
      </w:tr>
      <w:tr w:rsidR="00003E5E" w14:paraId="069C40C2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C461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ЗВ</w:t>
            </w:r>
          </w:p>
          <w:p w14:paraId="1FCBAA1F" w14:textId="336CFC10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9EAD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Mxx,</w:t>
            </w:r>
          </w:p>
          <w:p w14:paraId="634A3D5A" w14:textId="274F2A11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18E3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Ml,</w:t>
            </w:r>
          </w:p>
          <w:p w14:paraId="32209A96" w14:textId="1743A3F2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E6E38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г/с</w:t>
            </w:r>
          </w:p>
          <w:p w14:paraId="27D72DC2" w14:textId="18F52879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48389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т/год</w:t>
            </w:r>
          </w:p>
          <w:p w14:paraId="050326F9" w14:textId="7A772006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DA79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003E5E" w14:paraId="309245EE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8686" w14:textId="7691784D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88AA" w14:textId="45C10EB2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0.54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AE43" w14:textId="1A5D8BB9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4.9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0547" w14:textId="11C5EF82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0.174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2C77" w14:textId="718203A6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0.0683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A980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191E5449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0D95" w14:textId="3B9426F2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BC1B" w14:textId="3DA6F51F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53BD" w14:textId="49166C9F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6448" w14:textId="7C51D8BD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0.0274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0A47" w14:textId="6AF4C7B7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0.01095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23D5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3A74DFED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A8D3" w14:textId="30BF4D15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8AFB" w14:textId="35FCEB22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A16A" w14:textId="42D53C49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3E5E" w14:textId="09769A8F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0.0846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7456" w14:textId="261411DA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0.0332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FF6D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62046051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38F7" w14:textId="5CEFEB20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1A38" w14:textId="7B1C1372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C2EA" w14:textId="7F230109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6C6A" w14:textId="7CEBA396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0.01375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FD72" w14:textId="76EFB24A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0.0054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B736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30ADBB90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1975" w14:textId="14016074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50D4" w14:textId="13DDED27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BF1E" w14:textId="43DFAEAF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0.23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9D2A" w14:textId="773D4E48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0.00798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4819" w14:textId="05F110C7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0.00312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B9E0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241E9BA7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590D" w14:textId="45461F79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lastRenderedPageBreak/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FF04" w14:textId="2E323B93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0.081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3E9A" w14:textId="58244F57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876A" w14:textId="0404ADC0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0.0181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D5CF" w14:textId="428A5CDE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0.00713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3A0B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6244C7D5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BD3F" w14:textId="03B3250D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E232" w14:textId="0AA12211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0.54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5681" w14:textId="62A49E72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4.9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717F" w14:textId="605F6510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0.348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FECA" w14:textId="46B4F4FF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0.273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435B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2B8FF739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6DDC" w14:textId="4D0C0D0A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5EFF" w14:textId="625D0F79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40D1" w14:textId="272782CE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6625" w14:textId="31D1D741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0.0548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7994" w14:textId="5A3B97DA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0.0438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D7F8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492E38B8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D138" w14:textId="0D42D851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3539" w14:textId="58715D5D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AA6B" w14:textId="10178CA2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951F" w14:textId="727AE024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0.1694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C6B0" w14:textId="6EF5B53E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0.1328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34AA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17D6AC34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09E7" w14:textId="2198F785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CAFE" w14:textId="045C7EBD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0.29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57A7" w14:textId="6B76CED5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724B" w14:textId="47E9A7BB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0.0275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6BCE" w14:textId="69D48F91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0.0216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9F64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1B60A530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2E7C" w14:textId="65ADDB02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481B" w14:textId="59B7BAE2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0.012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ED5B" w14:textId="7889642A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0.23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82B8" w14:textId="49D486F5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0.01597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8B56" w14:textId="794A4DD3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0.0125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2873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53978955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9B8E" w14:textId="777C5B0A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9224" w14:textId="78BD94AD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0.081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5D27" w14:textId="1BFDAF67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4E21" w14:textId="6E3ED450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0.0362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FADD" w14:textId="7B63EF5B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0.0285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D6F0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</w:tbl>
    <w:p w14:paraId="558318E6" w14:textId="77777777" w:rsidR="00003E5E" w:rsidRPr="00003E5E" w:rsidRDefault="00003E5E" w:rsidP="00003E5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003E5E" w14:paraId="15EAEA86" w14:textId="77777777" w:rsidTr="00003E5E">
        <w:tc>
          <w:tcPr>
            <w:tcW w:w="5000" w:type="pct"/>
            <w:gridSpan w:val="13"/>
          </w:tcPr>
          <w:p w14:paraId="02190BEB" w14:textId="7033DA5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Тип машины: Автобусы дизельные средние габаритной длиной от 8 до 10 м (иномарки)</w:t>
            </w:r>
          </w:p>
        </w:tc>
      </w:tr>
      <w:tr w:rsidR="00003E5E" w14:paraId="1CFF4BA2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85E7C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Dn,</w:t>
            </w:r>
          </w:p>
          <w:p w14:paraId="304E8E25" w14:textId="612D70EB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7E97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Nk,</w:t>
            </w:r>
          </w:p>
          <w:p w14:paraId="50AFECBE" w14:textId="04651AB6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0C10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A</w:t>
            </w:r>
          </w:p>
          <w:p w14:paraId="081A23EC" w14:textId="35BE5FE8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B35EF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Nk1</w:t>
            </w:r>
          </w:p>
          <w:p w14:paraId="6DE0C19D" w14:textId="1311103B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CD1DE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L1,</w:t>
            </w:r>
          </w:p>
          <w:p w14:paraId="62709CAB" w14:textId="5A7BF2C3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35B19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L1n,</w:t>
            </w:r>
          </w:p>
          <w:p w14:paraId="1537370C" w14:textId="173ABA22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62499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Txs,</w:t>
            </w:r>
          </w:p>
          <w:p w14:paraId="0247828F" w14:textId="3677047C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71CA0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L2,</w:t>
            </w:r>
          </w:p>
          <w:p w14:paraId="0C684819" w14:textId="2991FDB8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7817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L2n,</w:t>
            </w:r>
          </w:p>
          <w:p w14:paraId="17A297A4" w14:textId="5FA3CD5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5797B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Txm,</w:t>
            </w:r>
          </w:p>
          <w:p w14:paraId="53A02DA8" w14:textId="3DF232BC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74BD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003E5E" w14:paraId="46650D21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5587" w14:textId="2DB58940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115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CC60" w14:textId="285F230F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386C" w14:textId="64D0C2E0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4DE4" w14:textId="37D0EFB4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08AF" w14:textId="6588AE8B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E7C7" w14:textId="479D08C0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C511" w14:textId="6E658A0F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D5C0" w14:textId="486E5942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DF8C" w14:textId="4C6323E6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CB8F" w14:textId="1265101D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14A6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1BA89276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4FE9" w14:textId="77777777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</w:p>
        </w:tc>
      </w:tr>
      <w:tr w:rsidR="00003E5E" w14:paraId="6069E102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97A3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ЗВ</w:t>
            </w:r>
          </w:p>
          <w:p w14:paraId="3EC12B0D" w14:textId="58E9FCE4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CD9F9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Mxx,</w:t>
            </w:r>
          </w:p>
          <w:p w14:paraId="139D5D8E" w14:textId="64D2C9CC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C59D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Ml,</w:t>
            </w:r>
          </w:p>
          <w:p w14:paraId="171AC8A3" w14:textId="6E8BE74F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833E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г/с</w:t>
            </w:r>
          </w:p>
          <w:p w14:paraId="798FC398" w14:textId="0835A249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B170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т/год</w:t>
            </w:r>
          </w:p>
          <w:p w14:paraId="1B4F88C5" w14:textId="5E7AA841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AC6E" w14:textId="77777777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003E5E" w14:paraId="03F22A8F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2B8B" w14:textId="7C575B1B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3BBA" w14:textId="3E4F0CA0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0.76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2C4E" w14:textId="79A42CAA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4.9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8F17" w14:textId="2A526E18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0.0589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4EA1" w14:textId="37565DC5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0.00774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5845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70005FD4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0719" w14:textId="59693B41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3BAD" w14:textId="3513148A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0.38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1D6A" w14:textId="3807C980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1C83" w14:textId="1DCA0566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0.00962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9F7C" w14:textId="6A3DE1FC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0.001293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4657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49A13E2B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2F2A" w14:textId="49DAE0F9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397B" w14:textId="6CF58127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0.52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165D" w14:textId="2168A710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B485" w14:textId="46DDC7E2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0.02904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17C6" w14:textId="454A1659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0.003816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EF62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59A4517E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BD42" w14:textId="0FD73D25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73A1" w14:textId="4F517D45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0.52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BB7C" w14:textId="043FAF30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4F47" w14:textId="1A30863A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0.00472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185A" w14:textId="529A24FA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0.00062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326C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44684A76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398D" w14:textId="6FFD7B30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7B02" w14:textId="6A6BD6F9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030D" w14:textId="4622F615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0.23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BF00" w14:textId="4647657C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0.00268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1C19" w14:textId="3C0D286E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0.0003496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AE4B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  <w:tr w:rsidR="00003E5E" w14:paraId="2B75128D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577B" w14:textId="45556418" w:rsidR="00003E5E" w:rsidRPr="00003E5E" w:rsidRDefault="00003E5E" w:rsidP="00003E5E">
            <w:pPr>
              <w:jc w:val="center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C64C" w14:textId="77EDC162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0.084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4FCB" w14:textId="7720D68B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CDBA" w14:textId="41D37BC5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0.00604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2E23" w14:textId="69401658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0.000793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DF31" w14:textId="77777777" w:rsidR="00003E5E" w:rsidRPr="00003E5E" w:rsidRDefault="00003E5E" w:rsidP="00003E5E">
            <w:pPr>
              <w:rPr>
                <w:color w:val="000000"/>
                <w:sz w:val="22"/>
              </w:rPr>
            </w:pPr>
          </w:p>
        </w:tc>
      </w:tr>
    </w:tbl>
    <w:p w14:paraId="5E47E378" w14:textId="77777777" w:rsidR="00003E5E" w:rsidRPr="00003E5E" w:rsidRDefault="00003E5E" w:rsidP="00003E5E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397"/>
        <w:gridCol w:w="1923"/>
        <w:gridCol w:w="2336"/>
      </w:tblGrid>
      <w:tr w:rsidR="00003E5E" w14:paraId="05455F5F" w14:textId="77777777" w:rsidTr="00003E5E">
        <w:tc>
          <w:tcPr>
            <w:tcW w:w="5000" w:type="pct"/>
            <w:gridSpan w:val="4"/>
            <w:vAlign w:val="center"/>
          </w:tcPr>
          <w:p w14:paraId="530516B7" w14:textId="516880C6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ВСЕГО по периоду: Холодный (t=,град.С)</w:t>
            </w:r>
          </w:p>
        </w:tc>
      </w:tr>
      <w:tr w:rsidR="00003E5E" w14:paraId="42974A18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64C03" w14:textId="41024379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EEF86" w14:textId="0EE3611C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7B8C1" w14:textId="44113514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78C1F" w14:textId="632E2C29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03E5E" w14:paraId="699F1ABD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C43C" w14:textId="17D1C53D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0A83" w14:textId="6588834F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1FD3" w14:textId="412258D9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3.3436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D27F" w14:textId="5DB74CEE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6.50199</w:t>
            </w:r>
          </w:p>
        </w:tc>
      </w:tr>
      <w:tr w:rsidR="00003E5E" w14:paraId="1CDFF0DC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8868" w14:textId="5627E895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AAF6" w14:textId="541292F7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8D83" w14:textId="679CEAB7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0.61822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B4E1" w14:textId="09E55848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1.127133</w:t>
            </w:r>
          </w:p>
        </w:tc>
      </w:tr>
      <w:tr w:rsidR="00003E5E" w14:paraId="16EA75FB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CBFE" w14:textId="3BBCD8DA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9927" w14:textId="56D805A6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4AC1" w14:textId="385DA512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1.83914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A2EE" w14:textId="7B926F5D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3.088966</w:t>
            </w:r>
          </w:p>
        </w:tc>
      </w:tr>
      <w:tr w:rsidR="00003E5E" w14:paraId="1D837510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B481" w14:textId="572EAC45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9134" w14:textId="3493BB84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57A6" w14:textId="228D98BD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0.29207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5A64" w14:textId="2D293FB6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0.4563156</w:t>
            </w:r>
          </w:p>
        </w:tc>
      </w:tr>
      <w:tr w:rsidR="00003E5E" w14:paraId="39EF39C0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AC72" w14:textId="29874D66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4CE8" w14:textId="46B102F1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42AA" w14:textId="0FCABCEF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0.38156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3A30" w14:textId="6FBEC715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0.758592</w:t>
            </w:r>
          </w:p>
        </w:tc>
      </w:tr>
      <w:tr w:rsidR="00003E5E" w14:paraId="6C7B30B8" w14:textId="77777777" w:rsidTr="00003E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8300" w14:textId="4D08F376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7424" w14:textId="6B70D001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3417" w14:textId="61E8A3E8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0.29883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13DF" w14:textId="34E4EAB3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0.502257</w:t>
            </w:r>
          </w:p>
        </w:tc>
      </w:tr>
    </w:tbl>
    <w:p w14:paraId="34827CF1" w14:textId="77777777" w:rsidR="00003E5E" w:rsidRPr="00003E5E" w:rsidRDefault="00003E5E" w:rsidP="00003E5E">
      <w:pPr>
        <w:rPr>
          <w:color w:val="000000"/>
          <w:sz w:val="22"/>
        </w:rPr>
      </w:pPr>
    </w:p>
    <w:p w14:paraId="71381046" w14:textId="77777777" w:rsidR="00003E5E" w:rsidRPr="00003E5E" w:rsidRDefault="00003E5E" w:rsidP="00003E5E">
      <w:pPr>
        <w:rPr>
          <w:color w:val="000000"/>
          <w:sz w:val="22"/>
        </w:rPr>
      </w:pPr>
    </w:p>
    <w:p w14:paraId="27CB14B4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ИТОГО ВЫБРОСЫ ОТ СТОЯНКИ АВТОМОБИЛЕЙ</w:t>
      </w:r>
    </w:p>
    <w:p w14:paraId="78A334C9" w14:textId="77777777" w:rsidR="00003E5E" w:rsidRPr="00003E5E" w:rsidRDefault="00003E5E" w:rsidP="00003E5E">
      <w:pPr>
        <w:rPr>
          <w:color w:val="000000"/>
          <w:sz w:val="22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003E5E" w14:paraId="2E3DB8FC" w14:textId="77777777" w:rsidTr="00003E5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6915" w14:textId="10EE79BC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272A" w14:textId="27C0E123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5C9C" w14:textId="2D89CC44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AB4F" w14:textId="1A6E0A4C" w:rsidR="00003E5E" w:rsidRPr="00003E5E" w:rsidRDefault="00003E5E" w:rsidP="00003E5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003E5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003E5E" w14:paraId="79B8D238" w14:textId="77777777" w:rsidTr="00003E5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0FD5" w14:textId="4265B7B0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2B7B" w14:textId="5344B2D4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E401" w14:textId="0D8D4B55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1.83914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B76E" w14:textId="008FA6F8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9.804952</w:t>
            </w:r>
          </w:p>
        </w:tc>
      </w:tr>
      <w:tr w:rsidR="00003E5E" w14:paraId="1A644BDC" w14:textId="77777777" w:rsidTr="00003E5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E92A" w14:textId="14BEFCE8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A8C1" w14:textId="7DF91CC8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CC4E" w14:textId="58D20FF4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0.29883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9E28" w14:textId="0DBAE1AE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1.5933047</w:t>
            </w:r>
          </w:p>
        </w:tc>
      </w:tr>
      <w:tr w:rsidR="00003E5E" w14:paraId="3813DCC4" w14:textId="77777777" w:rsidTr="00003E5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F6A2" w14:textId="6D0915D4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0328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A20E" w14:textId="109762ED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E0EF" w14:textId="1ABAC9C9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0.29207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EF3D" w14:textId="0ADBD387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1.2407456</w:t>
            </w:r>
          </w:p>
        </w:tc>
      </w:tr>
      <w:tr w:rsidR="00003E5E" w14:paraId="3F9DA07E" w14:textId="77777777" w:rsidTr="00003E5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DF8A" w14:textId="1D22CD9B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7B77" w14:textId="5B366B5B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3EE7" w14:textId="51C156CD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0.38156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E004" w14:textId="012BE106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2.179532</w:t>
            </w:r>
          </w:p>
        </w:tc>
      </w:tr>
      <w:tr w:rsidR="00003E5E" w14:paraId="49BA75C7" w14:textId="77777777" w:rsidTr="00003E5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5562" w14:textId="11454244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69B1" w14:textId="290BDE8E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8405" w14:textId="4765BBBC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3.3436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69B1" w14:textId="24E00672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18.93932</w:t>
            </w:r>
          </w:p>
        </w:tc>
      </w:tr>
      <w:tr w:rsidR="00003E5E" w14:paraId="321C5096" w14:textId="77777777" w:rsidTr="00003E5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F9CB" w14:textId="034C5F9D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2732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CC59" w14:textId="23FCCAB3" w:rsidR="00003E5E" w:rsidRPr="00003E5E" w:rsidRDefault="00003E5E" w:rsidP="00003E5E">
            <w:pPr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Керосин (654*)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1F83" w14:textId="33F90581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0.61822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D2BD" w14:textId="7354F37C" w:rsidR="00003E5E" w:rsidRPr="00003E5E" w:rsidRDefault="00003E5E" w:rsidP="00003E5E">
            <w:pPr>
              <w:jc w:val="right"/>
              <w:rPr>
                <w:color w:val="000000"/>
                <w:sz w:val="22"/>
              </w:rPr>
            </w:pPr>
            <w:r w:rsidRPr="00003E5E">
              <w:rPr>
                <w:color w:val="000000"/>
                <w:sz w:val="22"/>
              </w:rPr>
              <w:t>3.293335</w:t>
            </w:r>
          </w:p>
        </w:tc>
      </w:tr>
    </w:tbl>
    <w:p w14:paraId="7B2FE5B9" w14:textId="34E60D91" w:rsidR="00003E5E" w:rsidRPr="00003E5E" w:rsidRDefault="00003E5E" w:rsidP="00003E5E">
      <w:pPr>
        <w:rPr>
          <w:color w:val="000000"/>
          <w:sz w:val="22"/>
        </w:rPr>
      </w:pPr>
    </w:p>
    <w:p w14:paraId="61F7C565" w14:textId="77777777" w:rsidR="00003E5E" w:rsidRPr="00003E5E" w:rsidRDefault="00003E5E" w:rsidP="00003E5E">
      <w:pPr>
        <w:rPr>
          <w:color w:val="000000"/>
          <w:sz w:val="22"/>
        </w:rPr>
      </w:pPr>
    </w:p>
    <w:p w14:paraId="6FD0BF03" w14:textId="77777777" w:rsidR="00003E5E" w:rsidRPr="00003E5E" w:rsidRDefault="00003E5E" w:rsidP="00003E5E">
      <w:pPr>
        <w:rPr>
          <w:color w:val="000000"/>
          <w:sz w:val="22"/>
        </w:rPr>
      </w:pPr>
      <w:r w:rsidRPr="00003E5E">
        <w:rPr>
          <w:color w:val="000000"/>
          <w:sz w:val="22"/>
        </w:rPr>
        <w:t>Максимальные разовые выбросы достигнуты в холодный период</w:t>
      </w:r>
    </w:p>
    <w:p w14:paraId="57C4C3AE" w14:textId="77777777" w:rsidR="00003E5E" w:rsidRPr="00003E5E" w:rsidRDefault="00003E5E" w:rsidP="00003E5E">
      <w:pPr>
        <w:rPr>
          <w:color w:val="000000"/>
          <w:sz w:val="22"/>
        </w:rPr>
      </w:pPr>
    </w:p>
    <w:p w14:paraId="6C55FB8D" w14:textId="77777777" w:rsidR="00003E5E" w:rsidRPr="00003E5E" w:rsidRDefault="00003E5E" w:rsidP="00003E5E">
      <w:pPr>
        <w:rPr>
          <w:b/>
          <w:i/>
          <w:color w:val="000000"/>
          <w:sz w:val="22"/>
        </w:rPr>
      </w:pPr>
    </w:p>
    <w:p w14:paraId="38CFC919" w14:textId="3293D4C3" w:rsidR="00003E5E" w:rsidRPr="00003E5E" w:rsidRDefault="00003E5E" w:rsidP="00003E5E">
      <w:pPr>
        <w:jc w:val="center"/>
        <w:rPr>
          <w:color w:val="000000"/>
          <w:sz w:val="22"/>
        </w:rPr>
      </w:pPr>
    </w:p>
    <w:sectPr w:rsidR="00003E5E" w:rsidRPr="00003E5E" w:rsidSect="00003E5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F7FC7" w14:textId="77777777" w:rsidR="006A4B1A" w:rsidRDefault="006A4B1A" w:rsidP="00003E5E">
      <w:r>
        <w:separator/>
      </w:r>
    </w:p>
  </w:endnote>
  <w:endnote w:type="continuationSeparator" w:id="0">
    <w:p w14:paraId="23B6E834" w14:textId="77777777" w:rsidR="006A4B1A" w:rsidRDefault="006A4B1A" w:rsidP="00003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95810" w14:textId="77777777" w:rsidR="00003E5E" w:rsidRDefault="00003E5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232F6" w14:textId="77777777" w:rsidR="00003E5E" w:rsidRDefault="00003E5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A37A9" w14:textId="77777777" w:rsidR="00003E5E" w:rsidRDefault="00003E5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314D3" w14:textId="77777777" w:rsidR="006A4B1A" w:rsidRDefault="006A4B1A" w:rsidP="00003E5E">
      <w:r>
        <w:separator/>
      </w:r>
    </w:p>
  </w:footnote>
  <w:footnote w:type="continuationSeparator" w:id="0">
    <w:p w14:paraId="04026122" w14:textId="77777777" w:rsidR="006A4B1A" w:rsidRDefault="006A4B1A" w:rsidP="00003E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EA644" w14:textId="77777777" w:rsidR="00003E5E" w:rsidRDefault="00003E5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7ADBD" w14:textId="77777777" w:rsidR="00003E5E" w:rsidRDefault="00003E5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EF2D2" w14:textId="77777777" w:rsidR="00003E5E" w:rsidRDefault="00003E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E5E"/>
    <w:rsid w:val="00003E5E"/>
    <w:rsid w:val="00117F7D"/>
    <w:rsid w:val="006A4B1A"/>
    <w:rsid w:val="00844BED"/>
    <w:rsid w:val="00DC5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A2AA64"/>
  <w15:chartTrackingRefBased/>
  <w15:docId w15:val="{9C5AE2F1-D408-40D4-B4FA-6B97AEB06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KZ" w:eastAsia="ru-K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3E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03E5E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003E5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03E5E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RA\Tmp\AX0P2ND7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AX0P2ND7</Template>
  <TotalTime>0</TotalTime>
  <Pages>1</Pages>
  <Words>32026</Words>
  <Characters>182552</Characters>
  <Application>Microsoft Office Word</Application>
  <DocSecurity>0</DocSecurity>
  <Lines>1521</Lines>
  <Paragraphs>428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Логос-Плюс</Company>
  <LinksUpToDate>false</LinksUpToDate>
  <CharactersWithSpaces>214150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Багдат Баймурат</cp:lastModifiedBy>
  <cp:revision>3</cp:revision>
  <dcterms:created xsi:type="dcterms:W3CDTF">2025-10-17T06:48:00Z</dcterms:created>
  <dcterms:modified xsi:type="dcterms:W3CDTF">2025-10-17T06:48:00Z</dcterms:modified>
</cp:coreProperties>
</file>